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2EA979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C71AD5">
              <w:t>2</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w:t>
            </w:r>
            <w:r w:rsidR="00C71AD5">
              <w:rPr>
                <w:sz w:val="32"/>
              </w:rPr>
              <w:t>6</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5" w:name="spectype2"/>
            <w:r w:rsidRPr="004C3FA0">
              <w:t>Specification</w:t>
            </w:r>
            <w:bookmarkEnd w:id="5"/>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3pt" o:ole="">
                  <v:imagedata r:id="rId9" o:title=""/>
                </v:shape>
                <o:OLEObject Type="Embed" ProgID="Word.Picture.8" ShapeID="_x0000_i1025" DrawAspect="Content" ObjectID="_1747237017"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1pt;height:74.5pt" o:ole="">
                  <v:imagedata r:id="rId11" o:title=""/>
                </v:shape>
                <o:OLEObject Type="Embed" ProgID="Word.Picture.8" ShapeID="_x0000_i1026" DrawAspect="Content" ObjectID="_17472370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0"/>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0270B9" w:rsidRPr="0047152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17" w:name="foreword"/>
      <w:bookmarkStart w:id="18" w:name="_Toc121009566"/>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1009567"/>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21009568"/>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2100956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100957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2100957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637ECAE4" w14:textId="77777777" w:rsidR="007F7DEF" w:rsidRPr="00A1115A" w:rsidRDefault="007F7DEF" w:rsidP="007F7DEF">
      <w:pPr>
        <w:pStyle w:val="EW"/>
      </w:pPr>
      <w:r w:rsidRPr="00A1115A">
        <w:t>P</w:t>
      </w:r>
      <w:r w:rsidRPr="00464183">
        <w:rPr>
          <w:vertAlign w:val="subscript"/>
        </w:rPr>
        <w:t>uw</w:t>
      </w:r>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100957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21009573"/>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21009574"/>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21009575"/>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21009576"/>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21009577"/>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21009578"/>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21009579"/>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21009580"/>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21009581"/>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21009582"/>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21009583"/>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21009584"/>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21009585"/>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5869D6" w:rsidRDefault="00E4618E" w:rsidP="00E4618E">
      <w:pPr>
        <w:pStyle w:val="TF"/>
        <w:rPr>
          <w:b w:val="0"/>
        </w:rPr>
      </w:pPr>
      <w:r w:rsidRPr="005869D6">
        <w:t>Figure 5.3.1-1: Definition of the channel bandwidth and the maximum transmission bandwidth configuration for one channel</w:t>
      </w:r>
    </w:p>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21009586"/>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21009587"/>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0D40D56A" w14:textId="77777777"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21009588"/>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21009589"/>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21009590"/>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21009591"/>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21009592"/>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21009593"/>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21009594"/>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21009595"/>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21009596"/>
      <w:r w:rsidRPr="00D026C9">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21009597"/>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21009598"/>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trPr>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747D5E">
        <w:trPr>
          <w:jc w:val="center"/>
        </w:trPr>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747D5E">
        <w:trPr>
          <w:jc w:val="center"/>
        </w:trPr>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21009599"/>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21009600"/>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21009601"/>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B47DF43" w14:textId="77777777" w:rsidR="003E1AE8" w:rsidRPr="0053369F" w:rsidRDefault="003E1AE8" w:rsidP="003E1AE8">
      <w:pPr>
        <w:pStyle w:val="Heading1"/>
      </w:pPr>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bookmarkStart w:id="455" w:name="_Toc121009602"/>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21009603"/>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4282FA17" w14:textId="77777777" w:rsidR="003E1AE8" w:rsidRPr="0053369F" w:rsidRDefault="003E1AE8" w:rsidP="003E1AE8">
      <w:pPr>
        <w:pStyle w:val="Heading2"/>
      </w:pPr>
      <w:bookmarkStart w:id="470" w:name="_Toc76020058"/>
      <w:bookmarkStart w:id="471" w:name="_Toc83720528"/>
      <w:bookmarkStart w:id="472" w:name="_Toc90916382"/>
      <w:bookmarkStart w:id="473" w:name="_Toc90916579"/>
      <w:bookmarkStart w:id="474" w:name="_Toc90917335"/>
      <w:bookmarkStart w:id="475" w:name="_Toc121009604"/>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21009605"/>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3E1AE8">
      <w:pPr>
        <w:pStyle w:val="TH"/>
      </w:pPr>
    </w:p>
    <w:p w14:paraId="451A7668" w14:textId="6340A852" w:rsidR="003E1AE8" w:rsidRPr="0053369F" w:rsidRDefault="003E1AE8" w:rsidP="003E1AE8">
      <w:pPr>
        <w:pStyle w:val="B1"/>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308F4DCD"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832ED">
        <w:t>12</w:t>
      </w:r>
      <w:r>
        <w:t>]</w:t>
      </w:r>
      <w:r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071F95">
      <w:pPr>
        <w:pStyle w:val="TH"/>
      </w:pPr>
    </w:p>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21009606"/>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071F95">
      <w:pPr>
        <w:pStyle w:val="TH"/>
        <w:rPr>
          <w:lang w:eastAsia="zh-CN"/>
        </w:rPr>
      </w:pPr>
    </w:p>
    <w:p w14:paraId="605ECC47" w14:textId="201255D5" w:rsidR="00F24F0C" w:rsidRPr="0053369F" w:rsidRDefault="00F24F0C" w:rsidP="00F24F0C">
      <w:pPr>
        <w:pStyle w:val="B1"/>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3BA969FB"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4757E">
        <w:t>12</w:t>
      </w:r>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66FE3234" w14:textId="77777777" w:rsidR="003B65B1" w:rsidRPr="0053369F" w:rsidRDefault="003B65B1" w:rsidP="00F24F0C">
      <w:pPr>
        <w:pStyle w:val="TH"/>
      </w:pPr>
    </w:p>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77777777" w:rsidR="006572B9" w:rsidRDefault="006572B9" w:rsidP="006572B9">
      <w:pPr>
        <w:pStyle w:val="Heading3"/>
      </w:pPr>
      <w:r>
        <w:t>6.2.3</w:t>
      </w:r>
      <w:r>
        <w:tab/>
        <w:t xml:space="preserve">UE additional maximum output power reduction </w:t>
      </w:r>
    </w:p>
    <w:p w14:paraId="6B04DE99" w14:textId="57D2E5B0" w:rsidR="00412815" w:rsidRPr="00204ABA" w:rsidRDefault="00412815" w:rsidP="00412815">
      <w:pPr>
        <w:pStyle w:val="EditorsNote"/>
      </w:pPr>
      <w:bookmarkStart w:id="610" w:name="_Toc97562287"/>
      <w:bookmarkStart w:id="611" w:name="_Toc104122514"/>
      <w:bookmarkStart w:id="612" w:name="_Toc104205465"/>
      <w:bookmarkStart w:id="613" w:name="_Toc104206672"/>
      <w:bookmarkStart w:id="614" w:name="_Toc104503632"/>
      <w:bookmarkStart w:id="615" w:name="_Toc106127563"/>
      <w:bookmarkStart w:id="616" w:name="_Toc123057928"/>
      <w:bookmarkStart w:id="617" w:name="_Toc124255223"/>
      <w:bookmarkStart w:id="618" w:name="_Toc124255414"/>
      <w:bookmarkStart w:id="619"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3B5316DE" w14:textId="77777777" w:rsidR="00412815" w:rsidRPr="00204ABA" w:rsidRDefault="00412815" w:rsidP="00412815">
      <w:pPr>
        <w:pStyle w:val="EditorsNote"/>
      </w:pPr>
      <w:r w:rsidRPr="00204ABA">
        <w:t>- Test Points analysis is TBD</w:t>
      </w:r>
    </w:p>
    <w:p w14:paraId="7DA12480" w14:textId="77777777" w:rsidR="00412815" w:rsidRPr="00204ABA" w:rsidRDefault="00412815" w:rsidP="00412815">
      <w:pPr>
        <w:pStyle w:val="EditorsNote"/>
      </w:pPr>
      <w:r w:rsidRPr="00204ABA">
        <w:t>- Test configuration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412815">
      <w:pPr>
        <w:autoSpaceDE w:val="0"/>
        <w:autoSpaceDN w:val="0"/>
        <w:adjustRightInd w:val="0"/>
        <w:spacing w:after="0"/>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412815">
      <w:pPr>
        <w:autoSpaceDE w:val="0"/>
        <w:autoSpaceDN w:val="0"/>
        <w:adjustRightInd w:val="0"/>
        <w:spacing w:after="0"/>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412815">
      <w:pPr>
        <w:autoSpaceDE w:val="0"/>
        <w:autoSpaceDN w:val="0"/>
        <w:adjustRightInd w:val="0"/>
        <w:spacing w:after="0"/>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412815">
      <w:pPr>
        <w:autoSpaceDE w:val="0"/>
        <w:autoSpaceDN w:val="0"/>
        <w:adjustRightInd w:val="0"/>
        <w:spacing w:after="0"/>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4B65A056" w14:textId="77777777" w:rsidR="00412815" w:rsidRDefault="00412815" w:rsidP="00412815">
      <w:pPr>
        <w:autoSpaceDE w:val="0"/>
        <w:autoSpaceDN w:val="0"/>
        <w:adjustRightInd w:val="0"/>
        <w:spacing w:after="0"/>
        <w:rPr>
          <w:lang w:val="en-US" w:eastAsia="fr-FR"/>
        </w:rPr>
      </w:pPr>
      <w:r w:rsidRPr="00600237">
        <w:rPr>
          <w:i/>
          <w:iCs/>
          <w:lang w:val="en-US" w:eastAsia="fr-FR"/>
        </w:rPr>
        <w:t>additionalSpectrumEmission</w:t>
      </w:r>
      <w:r>
        <w:rPr>
          <w:lang w:val="en-US" w:eastAsia="fr-FR"/>
        </w:rPr>
        <w:t xml:space="preserve"> in the relevant RRC information elements [8].</w:t>
      </w:r>
    </w:p>
    <w:p w14:paraId="14C4F390" w14:textId="77777777" w:rsidR="00412815" w:rsidRDefault="00412815" w:rsidP="00412815">
      <w:pPr>
        <w:autoSpaceDE w:val="0"/>
        <w:autoSpaceDN w:val="0"/>
        <w:adjustRightInd w:val="0"/>
        <w:spacing w:after="0"/>
        <w:rPr>
          <w:lang w:val="en-US" w:eastAsia="fr-FR"/>
        </w:rPr>
      </w:pPr>
    </w:p>
    <w:p w14:paraId="62C09980" w14:textId="77777777" w:rsidR="00412815" w:rsidRPr="00600237" w:rsidRDefault="00412815" w:rsidP="00412815">
      <w:pPr>
        <w:autoSpaceDE w:val="0"/>
        <w:autoSpaceDN w:val="0"/>
        <w:adjustRightInd w:val="0"/>
        <w:spacing w:after="0"/>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1CDBA90" w14:textId="77777777" w:rsidR="00412815" w:rsidRDefault="00412815" w:rsidP="00412815">
      <w:pPr>
        <w:rPr>
          <w:noProof/>
        </w:rPr>
      </w:pP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0" w:name="_Toc27477808"/>
      <w:bookmarkStart w:id="621" w:name="_Toc36226487"/>
      <w:bookmarkStart w:id="622" w:name="_Toc44323742"/>
      <w:bookmarkStart w:id="623" w:name="_Toc52989907"/>
      <w:bookmarkStart w:id="624" w:name="_Toc60823098"/>
      <w:bookmarkStart w:id="625" w:name="_Toc60825020"/>
      <w:bookmarkStart w:id="626" w:name="_Toc69305917"/>
      <w:bookmarkStart w:id="627" w:name="_Toc69309751"/>
      <w:bookmarkStart w:id="628" w:name="_Toc76020063"/>
      <w:bookmarkStart w:id="629" w:name="_Toc83720535"/>
      <w:bookmarkStart w:id="630" w:name="_Toc90916389"/>
      <w:bookmarkStart w:id="631" w:name="_Toc90916586"/>
      <w:bookmarkStart w:id="632" w:name="_Toc90917342"/>
      <w:r w:rsidRPr="0053369F">
        <w:t>6.2.3.3.1</w:t>
      </w:r>
      <w:r w:rsidRPr="0053369F">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33" w:name="_Hlk516051685"/>
      <w:r>
        <w:t>Table 6.2.3.3.1-1</w:t>
      </w:r>
      <w:bookmarkEnd w:id="63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pPr>
            <w:r>
              <w:t>Clause 6.2.3.7 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06942A31" w14:textId="77777777"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7D234302" w14:textId="77777777" w:rsidR="00412815" w:rsidRPr="00147F57" w:rsidRDefault="00412815" w:rsidP="00412815"/>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4" w:name="_Toc36226501"/>
      <w:bookmarkStart w:id="635" w:name="_Toc44323756"/>
      <w:bookmarkStart w:id="636" w:name="_Toc52989921"/>
      <w:bookmarkStart w:id="637" w:name="_Toc60823112"/>
      <w:bookmarkStart w:id="638" w:name="_Toc60825034"/>
      <w:bookmarkStart w:id="639" w:name="_Toc69305931"/>
      <w:bookmarkStart w:id="640" w:name="_Toc69309765"/>
      <w:bookmarkStart w:id="641" w:name="_Toc76020077"/>
      <w:bookmarkStart w:id="642" w:name="_Toc83720549"/>
      <w:bookmarkStart w:id="643" w:name="_Toc90916403"/>
      <w:bookmarkStart w:id="644" w:name="_Toc90916600"/>
      <w:bookmarkStart w:id="645"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34"/>
      <w:bookmarkEnd w:id="635"/>
      <w:bookmarkEnd w:id="636"/>
      <w:bookmarkEnd w:id="637"/>
      <w:bookmarkEnd w:id="638"/>
      <w:bookmarkEnd w:id="639"/>
      <w:bookmarkEnd w:id="640"/>
      <w:bookmarkEnd w:id="641"/>
      <w:bookmarkEnd w:id="642"/>
      <w:bookmarkEnd w:id="643"/>
      <w:bookmarkEnd w:id="644"/>
      <w:bookmarkEnd w:id="645"/>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26B20E5D" w14:textId="77777777" w:rsidR="00412815" w:rsidRDefault="00412815" w:rsidP="00412815">
      <w:pPr>
        <w:rPr>
          <w:noProof/>
        </w:rPr>
      </w:pPr>
      <w:r>
        <w:rPr>
          <w:noProof/>
        </w:rPr>
        <w:t>TBD</w:t>
      </w:r>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344660E7" w14:textId="77777777" w:rsidR="00412815" w:rsidRDefault="00412815" w:rsidP="00412815">
      <w:pPr>
        <w:rPr>
          <w:noProof/>
        </w:rPr>
      </w:pPr>
      <w:r>
        <w:rPr>
          <w:noProof/>
        </w:rPr>
        <w:t>TBD</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275BBD57" w14:textId="77777777" w:rsidR="00412815" w:rsidRDefault="00412815" w:rsidP="00412815">
      <w:pPr>
        <w:rPr>
          <w:noProof/>
        </w:rPr>
      </w:pPr>
      <w:r>
        <w:rPr>
          <w:noProof/>
        </w:rPr>
        <w:t>TBD</w:t>
      </w: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3352B04A" w14:textId="6CD0E53A" w:rsidR="00412815" w:rsidRPr="00F7057A" w:rsidRDefault="00412815" w:rsidP="00412815">
      <w:r>
        <w:t>TBD</w:t>
      </w:r>
    </w:p>
    <w:p w14:paraId="47B70F0F" w14:textId="77777777" w:rsidR="006572B9" w:rsidRDefault="006572B9" w:rsidP="006572B9">
      <w:pPr>
        <w:pStyle w:val="Heading3"/>
      </w:pPr>
      <w:r>
        <w:t>6.2.4</w:t>
      </w:r>
      <w:r>
        <w:tab/>
        <w:t>Configured transmitted power</w:t>
      </w:r>
      <w:bookmarkEnd w:id="610"/>
      <w:bookmarkEnd w:id="611"/>
      <w:bookmarkEnd w:id="612"/>
      <w:bookmarkEnd w:id="613"/>
      <w:bookmarkEnd w:id="614"/>
      <w:bookmarkEnd w:id="615"/>
      <w:bookmarkEnd w:id="616"/>
      <w:bookmarkEnd w:id="617"/>
      <w:bookmarkEnd w:id="618"/>
      <w:bookmarkEnd w:id="619"/>
      <w:r>
        <w:t xml:space="preserve"> </w:t>
      </w:r>
    </w:p>
    <w:p w14:paraId="54C97A9B" w14:textId="77777777" w:rsidR="006572B9" w:rsidRPr="00F7057A" w:rsidRDefault="006572B9" w:rsidP="006572B9">
      <w:r>
        <w:t>FFS</w:t>
      </w:r>
    </w:p>
    <w:p w14:paraId="12F23F67" w14:textId="335A3C62" w:rsidR="00B75AF1" w:rsidRDefault="00B75AF1" w:rsidP="00B75AF1">
      <w:pPr>
        <w:pStyle w:val="Heading2"/>
      </w:pPr>
      <w:r>
        <w:t>6.3</w:t>
      </w:r>
      <w:r>
        <w:tab/>
        <w:t>Output power dynamics</w:t>
      </w:r>
    </w:p>
    <w:p w14:paraId="72771088" w14:textId="77777777" w:rsidR="00B75AF1" w:rsidRDefault="00B75AF1" w:rsidP="00B75AF1">
      <w:pPr>
        <w:pStyle w:val="Heading3"/>
      </w:pPr>
      <w:bookmarkStart w:id="646" w:name="_Toc27477919"/>
      <w:bookmarkStart w:id="647" w:name="_Toc36226612"/>
      <w:bookmarkStart w:id="648" w:name="_Toc44323869"/>
      <w:bookmarkStart w:id="649" w:name="_Toc52990052"/>
      <w:bookmarkStart w:id="650" w:name="_Toc60823251"/>
      <w:bookmarkStart w:id="651" w:name="_Toc60825173"/>
      <w:bookmarkStart w:id="652" w:name="_Toc69306070"/>
      <w:bookmarkStart w:id="653" w:name="_Toc69309832"/>
      <w:bookmarkStart w:id="654" w:name="_Toc76020147"/>
      <w:bookmarkStart w:id="655" w:name="_Toc83720626"/>
      <w:bookmarkStart w:id="656" w:name="_Toc90916484"/>
      <w:bookmarkStart w:id="657" w:name="_Toc90916681"/>
      <w:bookmarkStart w:id="658" w:name="_Toc90917437"/>
      <w:r>
        <w:t>6.3.1</w:t>
      </w:r>
      <w:r>
        <w:tab/>
      </w:r>
      <w:r>
        <w:rPr>
          <w:lang w:eastAsia="zh-CN"/>
        </w:rPr>
        <w:t>Mini</w:t>
      </w:r>
      <w:r>
        <w:t>mum output power</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5CC2217F" w14:textId="77777777" w:rsidR="00B75AF1" w:rsidRPr="00204ABA" w:rsidRDefault="00B75AF1" w:rsidP="00B75AF1">
      <w:pPr>
        <w:pStyle w:val="EditorsNote"/>
      </w:pPr>
      <w:bookmarkStart w:id="659" w:name="_Toc27477920"/>
      <w:bookmarkStart w:id="660" w:name="_Toc36226613"/>
      <w:bookmarkStart w:id="661" w:name="_Toc44323870"/>
      <w:bookmarkStart w:id="662" w:name="_Toc52990053"/>
      <w:bookmarkStart w:id="663" w:name="_Toc60823252"/>
      <w:bookmarkStart w:id="664" w:name="_Toc60825174"/>
      <w:bookmarkStart w:id="665"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77777777" w:rsidR="00B75AF1" w:rsidRPr="00204ABA" w:rsidRDefault="00B75AF1" w:rsidP="00B75AF1">
      <w:pPr>
        <w:pStyle w:val="EditorsNote"/>
        <w:rPr>
          <w:lang w:eastAsia="zh-TW"/>
        </w:rPr>
      </w:pPr>
      <w:r w:rsidRPr="00204ABA">
        <w:t>- Annex F MU/TT is TBD</w:t>
      </w:r>
    </w:p>
    <w:p w14:paraId="5FBB2169" w14:textId="77777777" w:rsidR="00B75AF1" w:rsidRDefault="00B75AF1" w:rsidP="00B75AF1">
      <w:pPr>
        <w:pStyle w:val="H6"/>
      </w:pPr>
      <w:r>
        <w:t>6.3.1.1</w:t>
      </w:r>
      <w:r>
        <w:tab/>
        <w:t>Test purpose</w:t>
      </w:r>
      <w:bookmarkEnd w:id="659"/>
      <w:bookmarkEnd w:id="660"/>
      <w:bookmarkEnd w:id="661"/>
      <w:bookmarkEnd w:id="662"/>
      <w:bookmarkEnd w:id="663"/>
      <w:bookmarkEnd w:id="664"/>
      <w:bookmarkEnd w:id="665"/>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66" w:name="_Toc27477921"/>
      <w:bookmarkStart w:id="667" w:name="_Toc36226614"/>
      <w:bookmarkStart w:id="668" w:name="_Toc44323871"/>
      <w:bookmarkStart w:id="669" w:name="_Toc52990054"/>
      <w:bookmarkStart w:id="670" w:name="_Toc60823253"/>
      <w:bookmarkStart w:id="671" w:name="_Toc60825175"/>
      <w:bookmarkStart w:id="672" w:name="_Toc69306072"/>
      <w:r>
        <w:t>6.3.1.2</w:t>
      </w:r>
      <w:r>
        <w:tab/>
        <w:t>Test applicability</w:t>
      </w:r>
      <w:bookmarkEnd w:id="666"/>
      <w:bookmarkEnd w:id="667"/>
      <w:bookmarkEnd w:id="668"/>
      <w:bookmarkEnd w:id="669"/>
      <w:bookmarkEnd w:id="670"/>
      <w:bookmarkEnd w:id="671"/>
      <w:bookmarkEnd w:id="672"/>
    </w:p>
    <w:p w14:paraId="51DF705E" w14:textId="77777777" w:rsidR="00B75AF1" w:rsidRPr="00204ABA" w:rsidRDefault="00B75AF1" w:rsidP="00B75AF1">
      <w:bookmarkStart w:id="673" w:name="_Toc27477922"/>
      <w:bookmarkStart w:id="674" w:name="_Toc36226615"/>
      <w:bookmarkStart w:id="675" w:name="_Toc44323872"/>
      <w:bookmarkStart w:id="676" w:name="_Toc52990055"/>
      <w:bookmarkStart w:id="677" w:name="_Toc60823254"/>
      <w:bookmarkStart w:id="678" w:name="_Toc60825176"/>
      <w:bookmarkStart w:id="679"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73"/>
      <w:bookmarkEnd w:id="674"/>
      <w:bookmarkEnd w:id="675"/>
      <w:bookmarkEnd w:id="676"/>
      <w:bookmarkEnd w:id="677"/>
      <w:bookmarkEnd w:id="678"/>
      <w:bookmarkEnd w:id="679"/>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80" w:name="_Toc27477923"/>
      <w:bookmarkStart w:id="681" w:name="_Toc36226616"/>
      <w:bookmarkStart w:id="682" w:name="_Toc44323873"/>
      <w:bookmarkStart w:id="683" w:name="_Toc52990056"/>
      <w:bookmarkStart w:id="684" w:name="_Toc60823255"/>
      <w:bookmarkStart w:id="685" w:name="_Toc60825177"/>
      <w:bookmarkStart w:id="686" w:name="_Toc69306074"/>
      <w:r>
        <w:t>6.3.1.4</w:t>
      </w:r>
      <w:r>
        <w:tab/>
        <w:t>Test description</w:t>
      </w:r>
      <w:bookmarkEnd w:id="680"/>
      <w:bookmarkEnd w:id="681"/>
      <w:bookmarkEnd w:id="682"/>
      <w:bookmarkEnd w:id="683"/>
      <w:bookmarkEnd w:id="684"/>
      <w:bookmarkEnd w:id="685"/>
      <w:bookmarkEnd w:id="686"/>
    </w:p>
    <w:p w14:paraId="685BE517" w14:textId="77777777" w:rsidR="00B75AF1" w:rsidRDefault="00B75AF1" w:rsidP="00B75AF1">
      <w:pPr>
        <w:pStyle w:val="H6"/>
      </w:pPr>
      <w:bookmarkStart w:id="687" w:name="_Toc27477924"/>
      <w:bookmarkStart w:id="688" w:name="_Toc36226617"/>
      <w:bookmarkStart w:id="689" w:name="_Toc44323874"/>
      <w:bookmarkStart w:id="690" w:name="_Toc52990057"/>
      <w:bookmarkStart w:id="691" w:name="_Toc60823256"/>
      <w:bookmarkStart w:id="692" w:name="_Toc60825178"/>
      <w:bookmarkStart w:id="693" w:name="_Toc69306075"/>
      <w:r>
        <w:t>6.3.1.4.1</w:t>
      </w:r>
      <w:r>
        <w:tab/>
        <w:t>Initial condition</w:t>
      </w:r>
      <w:bookmarkEnd w:id="687"/>
      <w:bookmarkEnd w:id="688"/>
      <w:bookmarkEnd w:id="689"/>
      <w:bookmarkEnd w:id="690"/>
      <w:bookmarkEnd w:id="691"/>
      <w:bookmarkEnd w:id="692"/>
      <w:bookmarkEnd w:id="693"/>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26D6C46B" w14:textId="77777777" w:rsidR="00B75AF1" w:rsidRDefault="00B75AF1" w:rsidP="005E7C5B">
            <w:pPr>
              <w:pStyle w:val="TAN"/>
              <w:spacing w:line="256" w:lineRule="auto"/>
              <w:rPr>
                <w:lang w:eastAsia="zh-CN"/>
              </w:rPr>
            </w:pPr>
            <w:r>
              <w:rPr>
                <w:lang w:eastAsia="zh-CN"/>
              </w:rPr>
              <w:t>NOTE 1:</w:t>
            </w:r>
            <w:r>
              <w:rPr>
                <w:lang w:eastAsia="zh-CN"/>
              </w:rPr>
              <w:tab/>
              <w:t>The specific configuration of each RB allocation is defined in Table 6.1-1.</w:t>
            </w:r>
          </w:p>
          <w:p w14:paraId="183A05A1" w14:textId="77777777" w:rsidR="00B75AF1" w:rsidRDefault="00B75AF1" w:rsidP="005E7C5B">
            <w:pPr>
              <w:pStyle w:val="TAN"/>
              <w:spacing w:line="256" w:lineRule="auto"/>
              <w:ind w:left="0" w:firstLine="0"/>
              <w:rPr>
                <w:lang w:eastAsia="en-GB"/>
              </w:rPr>
            </w:pPr>
          </w:p>
        </w:tc>
      </w:tr>
    </w:tbl>
    <w:p w14:paraId="074870B4" w14:textId="77777777" w:rsidR="00B75AF1" w:rsidRDefault="00B75AF1" w:rsidP="00B75AF1">
      <w:pPr>
        <w:rPr>
          <w:lang w:eastAsia="en-GB"/>
        </w:rPr>
      </w:pPr>
    </w:p>
    <w:p w14:paraId="01186EEE" w14:textId="77777777" w:rsidR="00B75AF1" w:rsidRDefault="00B75AF1" w:rsidP="00B75AF1">
      <w:pPr>
        <w:pStyle w:val="B1"/>
      </w:pPr>
      <w:r>
        <w:t>1.</w:t>
      </w:r>
      <w:r>
        <w:tab/>
        <w:t>Connect the SS to the UE antenna connectors as shown in TS 38.508-1 [TBD] Annex A, Figure A.3.1.1.1 for TE diagram and section A.3.2 for UE diagram.</w:t>
      </w:r>
    </w:p>
    <w:p w14:paraId="21644328" w14:textId="77777777" w:rsidR="00B75AF1" w:rsidRDefault="00B75AF1" w:rsidP="00B75AF1">
      <w:pPr>
        <w:pStyle w:val="B1"/>
      </w:pPr>
      <w:r>
        <w:t>2.</w:t>
      </w:r>
      <w:r>
        <w:tab/>
        <w:t>The parameter settings for the cell are set up according to TS 38.508-1 [TBD] subclause 4.4.3.</w:t>
      </w:r>
    </w:p>
    <w:p w14:paraId="1E710CD5" w14:textId="77777777" w:rsidR="00B75AF1" w:rsidRDefault="00B75AF1" w:rsidP="00B75AF1">
      <w:pPr>
        <w:pStyle w:val="B1"/>
      </w:pPr>
      <w:r>
        <w:t>3.</w:t>
      </w:r>
      <w:r>
        <w:tab/>
        <w:t>Downlink signals are initially set up according to Annex C.0, C.1, C.2, and uplink signals according to Annex G.0, G.1, G.2, G.3.0.</w:t>
      </w:r>
    </w:p>
    <w:p w14:paraId="7206084D" w14:textId="77777777" w:rsidR="00B75AF1" w:rsidRDefault="00B75AF1" w:rsidP="00B75AF1">
      <w:pPr>
        <w:pStyle w:val="B1"/>
      </w:pPr>
      <w:r>
        <w:t>4.</w:t>
      </w:r>
      <w:r>
        <w:tab/>
        <w:t>The UL Reference Measurement Channel is set according to Table 6.3.1.4.1-1.</w:t>
      </w:r>
    </w:p>
    <w:p w14:paraId="6C796E04" w14:textId="77777777" w:rsidR="00B75AF1" w:rsidRDefault="00B75AF1" w:rsidP="00B75AF1">
      <w:pPr>
        <w:pStyle w:val="B1"/>
      </w:pPr>
      <w:r>
        <w:t>5.</w:t>
      </w:r>
      <w:r>
        <w:tab/>
        <w:t>Propagation conditions are set according to Annex B.0.</w:t>
      </w:r>
    </w:p>
    <w:p w14:paraId="097E713D" w14:textId="77777777" w:rsidR="00B75AF1" w:rsidRDefault="00B75AF1" w:rsidP="00B75AF1">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52CAE649" w14:textId="77777777" w:rsidR="00B75AF1" w:rsidRDefault="00B75AF1" w:rsidP="00B75AF1">
      <w:pPr>
        <w:pStyle w:val="H6"/>
      </w:pPr>
      <w:bookmarkStart w:id="694" w:name="_Toc27477925"/>
      <w:bookmarkStart w:id="695" w:name="_Toc36226618"/>
      <w:bookmarkStart w:id="696" w:name="_Toc44323875"/>
      <w:bookmarkStart w:id="697" w:name="_Toc52990058"/>
      <w:bookmarkStart w:id="698" w:name="_Toc60823257"/>
      <w:bookmarkStart w:id="699" w:name="_Toc60825179"/>
      <w:bookmarkStart w:id="700" w:name="_Toc69306076"/>
      <w:r>
        <w:t>6.3.1.4.2</w:t>
      </w:r>
      <w:r>
        <w:tab/>
        <w:t>Test procedure</w:t>
      </w:r>
      <w:bookmarkEnd w:id="694"/>
      <w:bookmarkEnd w:id="695"/>
      <w:bookmarkEnd w:id="696"/>
      <w:bookmarkEnd w:id="697"/>
      <w:bookmarkEnd w:id="698"/>
      <w:bookmarkEnd w:id="699"/>
      <w:bookmarkEnd w:id="700"/>
    </w:p>
    <w:p w14:paraId="4CF1500B" w14:textId="77777777" w:rsidR="00B75AF1" w:rsidRDefault="00B75AF1" w:rsidP="00B75AF1">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01" w:name="_Toc27477926"/>
      <w:bookmarkStart w:id="702" w:name="_Toc36226619"/>
      <w:bookmarkStart w:id="703" w:name="_Toc44323876"/>
      <w:bookmarkStart w:id="704" w:name="_Toc52990059"/>
      <w:bookmarkStart w:id="705" w:name="_Toc60823258"/>
      <w:bookmarkStart w:id="706" w:name="_Toc60825180"/>
      <w:bookmarkStart w:id="707" w:name="_Toc69306077"/>
      <w:r>
        <w:t>6.3.1.4.3</w:t>
      </w:r>
      <w:r>
        <w:tab/>
        <w:t>Message contents</w:t>
      </w:r>
      <w:bookmarkEnd w:id="701"/>
      <w:bookmarkEnd w:id="702"/>
      <w:bookmarkEnd w:id="703"/>
      <w:bookmarkEnd w:id="704"/>
      <w:bookmarkEnd w:id="705"/>
      <w:bookmarkEnd w:id="706"/>
      <w:bookmarkEnd w:id="707"/>
    </w:p>
    <w:p w14:paraId="05AD13DA" w14:textId="77777777" w:rsidR="00B75AF1" w:rsidRDefault="00B75AF1" w:rsidP="00B75AF1">
      <w:r>
        <w:t>Message contents are according to TS 38.508-1 [TBD]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08" w:name="_Toc27477927"/>
      <w:bookmarkStart w:id="709" w:name="_Toc36226620"/>
      <w:bookmarkStart w:id="710" w:name="_Toc44323877"/>
      <w:bookmarkStart w:id="711" w:name="_Toc52990060"/>
      <w:bookmarkStart w:id="712" w:name="_Toc60823259"/>
      <w:bookmarkStart w:id="713" w:name="_Toc60825181"/>
      <w:bookmarkStart w:id="714" w:name="_Toc69306078"/>
      <w:r>
        <w:t>6.3.1.5</w:t>
      </w:r>
      <w:r>
        <w:tab/>
        <w:t>Test requirement</w:t>
      </w:r>
      <w:bookmarkEnd w:id="708"/>
      <w:bookmarkEnd w:id="709"/>
      <w:bookmarkEnd w:id="710"/>
      <w:bookmarkEnd w:id="711"/>
      <w:bookmarkEnd w:id="712"/>
      <w:bookmarkEnd w:id="713"/>
      <w:bookmarkEnd w:id="714"/>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pPr>
            <w:r>
              <w:t>TBD dB</w:t>
            </w:r>
          </w:p>
        </w:tc>
      </w:tr>
    </w:tbl>
    <w:p w14:paraId="1B5ED6C4" w14:textId="77777777" w:rsidR="00C233C3" w:rsidRDefault="00C233C3" w:rsidP="00F24F0C">
      <w:pPr>
        <w:pStyle w:val="TH"/>
      </w:pPr>
    </w:p>
    <w:p w14:paraId="3C7DD64F" w14:textId="77777777" w:rsidR="00C233C3" w:rsidRDefault="00C233C3" w:rsidP="00C233C3">
      <w:pPr>
        <w:pStyle w:val="Heading3"/>
      </w:pPr>
      <w:bookmarkStart w:id="715" w:name="_Toc27477928"/>
      <w:bookmarkStart w:id="716" w:name="_Toc36226621"/>
      <w:bookmarkStart w:id="717" w:name="_Toc44323878"/>
      <w:bookmarkStart w:id="718" w:name="_Toc52990061"/>
      <w:bookmarkStart w:id="719" w:name="_Toc60823260"/>
      <w:bookmarkStart w:id="720" w:name="_Toc60825182"/>
      <w:bookmarkStart w:id="721" w:name="_Toc69306079"/>
      <w:bookmarkStart w:id="722" w:name="_Toc69309833"/>
      <w:bookmarkStart w:id="723" w:name="_Toc76020148"/>
      <w:bookmarkStart w:id="724" w:name="_Toc83720627"/>
      <w:bookmarkStart w:id="725" w:name="_Toc90916485"/>
      <w:bookmarkStart w:id="726" w:name="_Toc90916682"/>
      <w:bookmarkStart w:id="727" w:name="_Toc90917438"/>
      <w:r>
        <w:t>6.3.</w:t>
      </w:r>
      <w:r>
        <w:rPr>
          <w:lang w:eastAsia="zh-CN"/>
        </w:rPr>
        <w:t>2</w:t>
      </w:r>
      <w:r>
        <w:tab/>
        <w:t>Transmit OFF power</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77777777" w:rsidR="00C233C3" w:rsidRPr="00204ABA" w:rsidRDefault="00C233C3" w:rsidP="00C233C3">
      <w:pPr>
        <w:pStyle w:val="EditorsNote"/>
        <w:rPr>
          <w:lang w:eastAsia="zh-TW"/>
        </w:rPr>
      </w:pPr>
      <w:r w:rsidRPr="00204ABA">
        <w:t>- Annex F MU/TT is TBD</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61A49128" w14:textId="77777777"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pPr>
            <w:r>
              <w:t>TBD dB</w:t>
            </w:r>
          </w:p>
        </w:tc>
      </w:tr>
    </w:tbl>
    <w:p w14:paraId="665FEDE2" w14:textId="77777777" w:rsidR="004666C3" w:rsidRDefault="004666C3" w:rsidP="00CD1DFB">
      <w:bookmarkStart w:id="728" w:name="_Toc123057934"/>
      <w:bookmarkStart w:id="729" w:name="_Toc124255229"/>
      <w:bookmarkStart w:id="730" w:name="_Toc124255420"/>
      <w:bookmarkStart w:id="731" w:name="_Toc124255557"/>
    </w:p>
    <w:p w14:paraId="3344D392" w14:textId="77777777" w:rsidR="00DB71C9" w:rsidRPr="00204ABA" w:rsidRDefault="00DB71C9" w:rsidP="00DB71C9">
      <w:pPr>
        <w:pStyle w:val="Heading3"/>
      </w:pPr>
      <w:bookmarkStart w:id="732" w:name="_Toc121817593"/>
      <w:r w:rsidRPr="00204ABA">
        <w:t>6.2.</w:t>
      </w:r>
      <w:r>
        <w:t>4</w:t>
      </w:r>
      <w:r w:rsidRPr="00204ABA">
        <w:tab/>
      </w:r>
      <w:bookmarkEnd w:id="732"/>
      <w:r w:rsidRPr="0053369F">
        <w:t>Configured transmitted power</w:t>
      </w:r>
    </w:p>
    <w:p w14:paraId="72755DC1" w14:textId="77777777" w:rsidR="00DB71C9" w:rsidRPr="00204ABA" w:rsidRDefault="00DB71C9" w:rsidP="00DB71C9">
      <w:pPr>
        <w:pStyle w:val="EditorsNote"/>
      </w:pPr>
      <w:r w:rsidRPr="00204ABA">
        <w:t>Editor’s Note: This clause is incomplete. The following aspects are either missing or not yet determined:</w:t>
      </w:r>
    </w:p>
    <w:p w14:paraId="1B9AAD87" w14:textId="77777777" w:rsidR="00DB71C9" w:rsidRPr="00204ABA" w:rsidRDefault="00DB71C9" w:rsidP="00DB71C9">
      <w:pPr>
        <w:pStyle w:val="EditorsNote"/>
      </w:pPr>
      <w:r w:rsidRPr="00204ABA">
        <w:t>- Addition to applicability spec is pending</w:t>
      </w:r>
    </w:p>
    <w:p w14:paraId="17FFC3A0" w14:textId="77777777" w:rsidR="00DB71C9" w:rsidRPr="00204ABA" w:rsidRDefault="00DB71C9" w:rsidP="00DB71C9">
      <w:pPr>
        <w:pStyle w:val="EditorsNote"/>
      </w:pPr>
      <w:r w:rsidRPr="00204ABA">
        <w:t>- Initial condition and call setup procedure to support NR satellite access are TBD</w:t>
      </w:r>
    </w:p>
    <w:p w14:paraId="4A0091B7" w14:textId="77777777" w:rsidR="00DB71C9" w:rsidRPr="00204ABA" w:rsidRDefault="00DB71C9" w:rsidP="00DB71C9">
      <w:pPr>
        <w:pStyle w:val="EditorsNote"/>
      </w:pPr>
      <w:r w:rsidRPr="00204ABA">
        <w:t>- Message exceptions specific to satellite access is TBD</w:t>
      </w:r>
    </w:p>
    <w:p w14:paraId="12E2E2FD" w14:textId="77777777" w:rsidR="00DB71C9" w:rsidRDefault="00DB71C9" w:rsidP="00DB71C9">
      <w:pPr>
        <w:pStyle w:val="EditorsNote"/>
      </w:pPr>
      <w:r w:rsidRPr="00204ABA">
        <w:t>- Annex F MU/TT is TBD</w:t>
      </w:r>
    </w:p>
    <w:p w14:paraId="252ABEA8" w14:textId="77777777" w:rsidR="00DB71C9" w:rsidRPr="00204ABA" w:rsidRDefault="00DB71C9" w:rsidP="00DB71C9">
      <w:pPr>
        <w:pStyle w:val="H6"/>
      </w:pPr>
      <w:r w:rsidRPr="00204ABA">
        <w:t>6.2.</w:t>
      </w:r>
      <w:r>
        <w:t>4</w:t>
      </w:r>
      <w:r w:rsidRPr="00204ABA">
        <w:t>.</w:t>
      </w:r>
      <w:r>
        <w:t>1</w:t>
      </w:r>
      <w:r w:rsidRPr="00204ABA">
        <w:tab/>
        <w:t>Test purpose</w:t>
      </w:r>
    </w:p>
    <w:p w14:paraId="73E0F617" w14:textId="77777777" w:rsidR="00DB71C9" w:rsidRDefault="00DB71C9" w:rsidP="00DB71C9">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184DC000" w14:textId="77777777" w:rsidR="00DB71C9" w:rsidRPr="00204ABA" w:rsidRDefault="00DB71C9" w:rsidP="00DB71C9">
      <w:pPr>
        <w:pStyle w:val="H6"/>
      </w:pPr>
      <w:r w:rsidRPr="00204ABA">
        <w:t>6.2.</w:t>
      </w:r>
      <w:r>
        <w:t>4</w:t>
      </w:r>
      <w:r w:rsidRPr="00204ABA">
        <w:t>.</w:t>
      </w:r>
      <w:r>
        <w:t>2</w:t>
      </w:r>
      <w:r w:rsidRPr="00204ABA">
        <w:tab/>
      </w:r>
      <w:r>
        <w:rPr>
          <w:lang w:val="en-US" w:eastAsia="fr-FR"/>
        </w:rPr>
        <w:t>Test applicability</w:t>
      </w:r>
    </w:p>
    <w:p w14:paraId="79CB8C59" w14:textId="77777777" w:rsidR="00DB71C9" w:rsidRDefault="00DB71C9" w:rsidP="00DB71C9">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0D4360F" w14:textId="77777777" w:rsidR="00DB71C9" w:rsidRDefault="00DB71C9" w:rsidP="00DB71C9">
      <w:pPr>
        <w:pStyle w:val="H6"/>
        <w:rPr>
          <w:lang w:val="en-US" w:eastAsia="fr-FR"/>
        </w:rPr>
      </w:pPr>
      <w:r w:rsidRPr="00204ABA">
        <w:t>6.2.</w:t>
      </w:r>
      <w:r>
        <w:t>4</w:t>
      </w:r>
      <w:r w:rsidRPr="00204ABA">
        <w:t>.</w:t>
      </w:r>
      <w:r>
        <w:t>3</w:t>
      </w:r>
      <w:r w:rsidRPr="00204ABA">
        <w:tab/>
      </w:r>
      <w:r>
        <w:rPr>
          <w:lang w:val="en-US" w:eastAsia="fr-FR"/>
        </w:rPr>
        <w:t>Minimum conformance requirements</w:t>
      </w:r>
    </w:p>
    <w:p w14:paraId="382A9D84" w14:textId="77777777" w:rsidR="00DB71C9" w:rsidRDefault="00DB71C9" w:rsidP="00DB71C9">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55E9900B" w14:textId="77777777" w:rsidR="00DB71C9" w:rsidRPr="0053369F" w:rsidRDefault="00DB71C9" w:rsidP="00DB71C9">
      <w:r w:rsidRPr="0053369F">
        <w:t>The normative reference for this requirement is TS 38.101-1 [</w:t>
      </w:r>
      <w:r>
        <w:t>5</w:t>
      </w:r>
      <w:r w:rsidRPr="0053369F">
        <w:t>] clause 6.2.4.</w:t>
      </w:r>
    </w:p>
    <w:p w14:paraId="7C47CD95" w14:textId="77777777" w:rsidR="00DB71C9" w:rsidRPr="0053369F" w:rsidRDefault="00DB71C9" w:rsidP="00DB71C9">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69A6DA4B" w14:textId="77777777" w:rsidR="00DB71C9" w:rsidRPr="0053369F" w:rsidRDefault="00DB71C9" w:rsidP="00DB71C9">
      <w:pPr>
        <w:pStyle w:val="H6"/>
      </w:pPr>
      <w:bookmarkStart w:id="733" w:name="_Toc27477830"/>
      <w:bookmarkStart w:id="734" w:name="_Toc36226514"/>
      <w:bookmarkStart w:id="735" w:name="_Toc44323771"/>
      <w:bookmarkStart w:id="736" w:name="_Toc52989939"/>
      <w:bookmarkStart w:id="737" w:name="_Toc60823135"/>
      <w:bookmarkStart w:id="738" w:name="_Toc60825057"/>
      <w:bookmarkStart w:id="739" w:name="_Toc69305954"/>
      <w:bookmarkStart w:id="740" w:name="_Toc69309783"/>
      <w:bookmarkStart w:id="741" w:name="_Toc76020095"/>
      <w:bookmarkStart w:id="742" w:name="_Toc83720568"/>
      <w:bookmarkStart w:id="743" w:name="_Toc90916424"/>
      <w:bookmarkStart w:id="744" w:name="_Toc90916621"/>
      <w:bookmarkStart w:id="745" w:name="_Toc90917377"/>
      <w:r w:rsidRPr="0053369F">
        <w:t>6.2.4.4.1</w:t>
      </w:r>
      <w:r w:rsidRPr="0053369F">
        <w:tab/>
        <w:t>Initial condition</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4111512D" w14:textId="77777777" w:rsidR="00DB71C9" w:rsidRPr="0053369F" w:rsidRDefault="00DB71C9" w:rsidP="00DB71C9">
      <w:r w:rsidRPr="0053369F">
        <w:t>Initial conditions are a set of test configurations the UE needs to be tested in and the steps for the SS to take with the UE to reach the correct measurement state.</w:t>
      </w:r>
    </w:p>
    <w:p w14:paraId="506414B2" w14:textId="77777777" w:rsidR="00DB71C9" w:rsidRPr="0053369F" w:rsidRDefault="00DB71C9" w:rsidP="00DB71C9">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2A7AD957" w14:textId="77777777" w:rsidR="00DB71C9" w:rsidRPr="0053369F" w:rsidRDefault="00DB71C9" w:rsidP="00DB71C9">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DB71C9" w:rsidRPr="0053369F" w14:paraId="3D73AF83" w14:textId="77777777" w:rsidTr="0060023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5F0AEEE" w14:textId="77777777" w:rsidR="00DB71C9" w:rsidRPr="0053369F" w:rsidRDefault="00DB71C9" w:rsidP="00600237">
            <w:pPr>
              <w:pStyle w:val="TAH"/>
            </w:pPr>
            <w:r w:rsidRPr="0053369F">
              <w:t>Initial Conditions</w:t>
            </w:r>
          </w:p>
        </w:tc>
      </w:tr>
      <w:tr w:rsidR="00DB71C9" w:rsidRPr="0053369F" w14:paraId="4185E9E8" w14:textId="77777777" w:rsidTr="00600237">
        <w:tc>
          <w:tcPr>
            <w:tcW w:w="2068" w:type="pct"/>
            <w:gridSpan w:val="2"/>
            <w:shd w:val="clear" w:color="auto" w:fill="auto"/>
          </w:tcPr>
          <w:p w14:paraId="1A210045" w14:textId="77777777" w:rsidR="00DB71C9" w:rsidRPr="0053369F" w:rsidRDefault="00DB71C9" w:rsidP="00600237">
            <w:pPr>
              <w:pStyle w:val="TAL"/>
            </w:pPr>
            <w:r w:rsidRPr="0053369F">
              <w:t>Test Environment as specified in TS 38.508-1 [</w:t>
            </w:r>
            <w:r>
              <w:t>12</w:t>
            </w:r>
            <w:r w:rsidRPr="0053369F">
              <w:t>] subclause 4.1</w:t>
            </w:r>
          </w:p>
        </w:tc>
        <w:tc>
          <w:tcPr>
            <w:tcW w:w="2932" w:type="pct"/>
            <w:gridSpan w:val="2"/>
          </w:tcPr>
          <w:p w14:paraId="7F141C12" w14:textId="77777777" w:rsidR="00DB71C9" w:rsidRPr="0053369F" w:rsidRDefault="00DB71C9" w:rsidP="00600237">
            <w:pPr>
              <w:pStyle w:val="TAL"/>
            </w:pPr>
            <w:r w:rsidRPr="0053369F">
              <w:t>Normal, TL/VL, TL/VH, TH/VL, TH/VH</w:t>
            </w:r>
          </w:p>
        </w:tc>
      </w:tr>
      <w:tr w:rsidR="00DB71C9" w:rsidRPr="0053369F" w14:paraId="1DD3B387" w14:textId="77777777" w:rsidTr="00600237">
        <w:tc>
          <w:tcPr>
            <w:tcW w:w="2068" w:type="pct"/>
            <w:gridSpan w:val="2"/>
            <w:shd w:val="clear" w:color="auto" w:fill="auto"/>
          </w:tcPr>
          <w:p w14:paraId="496B3D6D" w14:textId="77777777" w:rsidR="00DB71C9" w:rsidRPr="0053369F" w:rsidRDefault="00DB71C9" w:rsidP="00600237">
            <w:pPr>
              <w:pStyle w:val="TAL"/>
            </w:pPr>
            <w:r w:rsidRPr="0053369F">
              <w:t>Test Frequencies as specified in TS 38.508-1 [</w:t>
            </w:r>
            <w:r>
              <w:t>12</w:t>
            </w:r>
            <w:r w:rsidRPr="0053369F">
              <w:t>] subclause 4.3.1</w:t>
            </w:r>
          </w:p>
        </w:tc>
        <w:tc>
          <w:tcPr>
            <w:tcW w:w="2932" w:type="pct"/>
            <w:gridSpan w:val="2"/>
          </w:tcPr>
          <w:p w14:paraId="322057C3" w14:textId="77777777" w:rsidR="00DB71C9" w:rsidRPr="0053369F" w:rsidRDefault="00DB71C9" w:rsidP="00600237">
            <w:pPr>
              <w:pStyle w:val="TAL"/>
              <w:rPr>
                <w:lang w:eastAsia="zh-CN"/>
              </w:rPr>
            </w:pPr>
            <w:r w:rsidRPr="0053369F">
              <w:t>Mid range</w:t>
            </w:r>
          </w:p>
        </w:tc>
      </w:tr>
      <w:tr w:rsidR="00DB71C9" w:rsidRPr="0053369F" w14:paraId="1AA9FFD1" w14:textId="77777777" w:rsidTr="00600237">
        <w:tc>
          <w:tcPr>
            <w:tcW w:w="2068" w:type="pct"/>
            <w:gridSpan w:val="2"/>
            <w:shd w:val="clear" w:color="auto" w:fill="auto"/>
          </w:tcPr>
          <w:p w14:paraId="5D9AF3CB" w14:textId="77777777" w:rsidR="00DB71C9" w:rsidRPr="0053369F" w:rsidRDefault="00DB71C9" w:rsidP="00600237">
            <w:pPr>
              <w:pStyle w:val="TAL"/>
            </w:pPr>
            <w:r w:rsidRPr="0053369F">
              <w:t>Test Channel Bandwidths as specified in TS 38.508-1 [</w:t>
            </w:r>
            <w:r>
              <w:t>12</w:t>
            </w:r>
            <w:r w:rsidRPr="0053369F">
              <w:t>] subclause 4.3.1</w:t>
            </w:r>
          </w:p>
        </w:tc>
        <w:tc>
          <w:tcPr>
            <w:tcW w:w="2932" w:type="pct"/>
            <w:gridSpan w:val="2"/>
          </w:tcPr>
          <w:p w14:paraId="1C87A3F7" w14:textId="77777777" w:rsidR="00DB71C9" w:rsidRPr="0053369F" w:rsidRDefault="00DB71C9" w:rsidP="00600237">
            <w:pPr>
              <w:pStyle w:val="TAL"/>
              <w:rPr>
                <w:lang w:eastAsia="zh-CN"/>
              </w:rPr>
            </w:pPr>
            <w:r w:rsidRPr="0053369F">
              <w:t>Lowest, Mid, Highest</w:t>
            </w:r>
          </w:p>
        </w:tc>
      </w:tr>
      <w:tr w:rsidR="00DB71C9" w:rsidRPr="0053369F" w14:paraId="7654EA48" w14:textId="77777777" w:rsidTr="00600237">
        <w:tc>
          <w:tcPr>
            <w:tcW w:w="2068" w:type="pct"/>
            <w:gridSpan w:val="2"/>
            <w:shd w:val="clear" w:color="auto" w:fill="auto"/>
          </w:tcPr>
          <w:p w14:paraId="06C7BA8A" w14:textId="77777777" w:rsidR="00DB71C9" w:rsidRPr="0053369F" w:rsidRDefault="00DB71C9" w:rsidP="00600237">
            <w:pPr>
              <w:pStyle w:val="TAL"/>
            </w:pPr>
            <w:r w:rsidRPr="0053369F">
              <w:t>Test SCS as specified in Table 5.3.5-1</w:t>
            </w:r>
          </w:p>
        </w:tc>
        <w:tc>
          <w:tcPr>
            <w:tcW w:w="2932" w:type="pct"/>
            <w:gridSpan w:val="2"/>
          </w:tcPr>
          <w:p w14:paraId="374BE9CB" w14:textId="77777777" w:rsidR="00DB71C9" w:rsidRPr="0053369F" w:rsidRDefault="00DB71C9" w:rsidP="00600237">
            <w:pPr>
              <w:pStyle w:val="TAL"/>
              <w:rPr>
                <w:lang w:eastAsia="zh-CN"/>
              </w:rPr>
            </w:pPr>
            <w:r w:rsidRPr="0053369F">
              <w:t>Lowest</w:t>
            </w:r>
          </w:p>
        </w:tc>
      </w:tr>
      <w:tr w:rsidR="00DB71C9" w:rsidRPr="0053369F" w14:paraId="2A81D33C" w14:textId="77777777" w:rsidTr="00600237">
        <w:tc>
          <w:tcPr>
            <w:tcW w:w="5000" w:type="pct"/>
            <w:gridSpan w:val="4"/>
            <w:shd w:val="clear" w:color="auto" w:fill="auto"/>
          </w:tcPr>
          <w:p w14:paraId="32ACCEAF" w14:textId="77777777" w:rsidR="00DB71C9" w:rsidRPr="0053369F" w:rsidRDefault="00DB71C9" w:rsidP="00600237">
            <w:pPr>
              <w:pStyle w:val="TAH"/>
            </w:pPr>
            <w:r w:rsidRPr="0053369F">
              <w:t>Test Parameters for Channel Bandwidths</w:t>
            </w:r>
          </w:p>
        </w:tc>
      </w:tr>
      <w:tr w:rsidR="00DB71C9" w:rsidRPr="0053369F" w14:paraId="41947F04" w14:textId="77777777" w:rsidTr="00600237">
        <w:tc>
          <w:tcPr>
            <w:tcW w:w="702" w:type="pct"/>
            <w:shd w:val="clear" w:color="auto" w:fill="auto"/>
          </w:tcPr>
          <w:p w14:paraId="51917F76" w14:textId="77777777" w:rsidR="00DB71C9" w:rsidRPr="0053369F" w:rsidRDefault="00DB71C9" w:rsidP="00600237">
            <w:pPr>
              <w:pStyle w:val="TAH"/>
            </w:pPr>
            <w:r w:rsidRPr="0053369F">
              <w:t>Test ID</w:t>
            </w:r>
          </w:p>
        </w:tc>
        <w:tc>
          <w:tcPr>
            <w:tcW w:w="1366" w:type="pct"/>
            <w:tcBorders>
              <w:bottom w:val="single" w:sz="4" w:space="0" w:color="auto"/>
            </w:tcBorders>
            <w:shd w:val="clear" w:color="auto" w:fill="auto"/>
          </w:tcPr>
          <w:p w14:paraId="55D3A377" w14:textId="77777777" w:rsidR="00DB71C9" w:rsidRPr="0053369F" w:rsidRDefault="00DB71C9" w:rsidP="00600237">
            <w:pPr>
              <w:pStyle w:val="TAH"/>
            </w:pPr>
            <w:r w:rsidRPr="0053369F">
              <w:t>Downlink Configuration</w:t>
            </w:r>
          </w:p>
        </w:tc>
        <w:tc>
          <w:tcPr>
            <w:tcW w:w="2932" w:type="pct"/>
            <w:gridSpan w:val="2"/>
          </w:tcPr>
          <w:p w14:paraId="3332DEA7" w14:textId="77777777" w:rsidR="00DB71C9" w:rsidRPr="0053369F" w:rsidRDefault="00DB71C9" w:rsidP="00600237">
            <w:pPr>
              <w:pStyle w:val="TAH"/>
              <w:rPr>
                <w:lang w:eastAsia="zh-CN"/>
              </w:rPr>
            </w:pPr>
            <w:r w:rsidRPr="0053369F">
              <w:t>Uplink Configuration</w:t>
            </w:r>
          </w:p>
        </w:tc>
      </w:tr>
      <w:tr w:rsidR="00DB71C9" w:rsidRPr="0053369F" w14:paraId="3B543A9A" w14:textId="77777777" w:rsidTr="00600237">
        <w:tc>
          <w:tcPr>
            <w:tcW w:w="702" w:type="pct"/>
            <w:shd w:val="clear" w:color="auto" w:fill="auto"/>
          </w:tcPr>
          <w:p w14:paraId="78D987D4" w14:textId="77777777" w:rsidR="00DB71C9" w:rsidRPr="0053369F" w:rsidRDefault="00DB71C9" w:rsidP="00600237">
            <w:pPr>
              <w:pStyle w:val="TAH"/>
            </w:pPr>
          </w:p>
        </w:tc>
        <w:tc>
          <w:tcPr>
            <w:tcW w:w="1366" w:type="pct"/>
            <w:tcBorders>
              <w:bottom w:val="nil"/>
            </w:tcBorders>
            <w:shd w:val="clear" w:color="auto" w:fill="auto"/>
          </w:tcPr>
          <w:p w14:paraId="4C3CC5E1" w14:textId="77777777" w:rsidR="00DB71C9" w:rsidRPr="0053369F" w:rsidRDefault="00DB71C9" w:rsidP="00600237">
            <w:pPr>
              <w:pStyle w:val="TAC"/>
            </w:pPr>
            <w:r w:rsidRPr="0053369F">
              <w:t>N/A</w:t>
            </w:r>
          </w:p>
        </w:tc>
        <w:tc>
          <w:tcPr>
            <w:tcW w:w="1727" w:type="pct"/>
          </w:tcPr>
          <w:p w14:paraId="528017F0" w14:textId="77777777" w:rsidR="00DB71C9" w:rsidRPr="0053369F" w:rsidRDefault="00DB71C9" w:rsidP="00600237">
            <w:pPr>
              <w:pStyle w:val="TAH"/>
            </w:pPr>
            <w:r w:rsidRPr="0053369F">
              <w:t>Modulation (NOTE 2)</w:t>
            </w:r>
          </w:p>
        </w:tc>
        <w:tc>
          <w:tcPr>
            <w:tcW w:w="1205" w:type="pct"/>
            <w:shd w:val="clear" w:color="auto" w:fill="auto"/>
          </w:tcPr>
          <w:p w14:paraId="17232BCE" w14:textId="77777777" w:rsidR="00DB71C9" w:rsidRPr="0053369F" w:rsidRDefault="00DB71C9" w:rsidP="00600237">
            <w:pPr>
              <w:pStyle w:val="TAH"/>
            </w:pPr>
            <w:r w:rsidRPr="0053369F">
              <w:t>RB allocation (NOTE 1)</w:t>
            </w:r>
          </w:p>
        </w:tc>
      </w:tr>
      <w:tr w:rsidR="00DB71C9" w:rsidRPr="0053369F" w14:paraId="046CC478" w14:textId="77777777" w:rsidTr="00600237">
        <w:tc>
          <w:tcPr>
            <w:tcW w:w="702" w:type="pct"/>
            <w:shd w:val="clear" w:color="auto" w:fill="auto"/>
          </w:tcPr>
          <w:p w14:paraId="29590BB3" w14:textId="77777777" w:rsidR="00DB71C9" w:rsidRPr="0053369F" w:rsidRDefault="00DB71C9" w:rsidP="00600237">
            <w:pPr>
              <w:pStyle w:val="TAC"/>
              <w:rPr>
                <w:lang w:eastAsia="zh-CN"/>
              </w:rPr>
            </w:pPr>
            <w:r w:rsidRPr="0053369F">
              <w:t>1</w:t>
            </w:r>
          </w:p>
        </w:tc>
        <w:tc>
          <w:tcPr>
            <w:tcW w:w="1366" w:type="pct"/>
            <w:tcBorders>
              <w:top w:val="nil"/>
              <w:bottom w:val="nil"/>
            </w:tcBorders>
            <w:shd w:val="clear" w:color="auto" w:fill="auto"/>
          </w:tcPr>
          <w:p w14:paraId="58229F21" w14:textId="77777777" w:rsidR="00DB71C9" w:rsidRPr="0053369F" w:rsidRDefault="00DB71C9" w:rsidP="00600237">
            <w:pPr>
              <w:pStyle w:val="TAC"/>
            </w:pPr>
          </w:p>
        </w:tc>
        <w:tc>
          <w:tcPr>
            <w:tcW w:w="1727" w:type="pct"/>
          </w:tcPr>
          <w:p w14:paraId="433F8B4E" w14:textId="77777777" w:rsidR="00DB71C9" w:rsidRPr="0053369F" w:rsidRDefault="00DB71C9" w:rsidP="00600237">
            <w:pPr>
              <w:pStyle w:val="TAC"/>
            </w:pPr>
            <w:r w:rsidRPr="0053369F">
              <w:t>DFT-s-OFDM Pi/2 BPSK</w:t>
            </w:r>
          </w:p>
        </w:tc>
        <w:tc>
          <w:tcPr>
            <w:tcW w:w="1205" w:type="pct"/>
            <w:shd w:val="clear" w:color="auto" w:fill="auto"/>
          </w:tcPr>
          <w:p w14:paraId="77D012C3" w14:textId="77777777" w:rsidR="00DB71C9" w:rsidRPr="0053369F" w:rsidRDefault="00DB71C9" w:rsidP="00600237">
            <w:pPr>
              <w:pStyle w:val="TAC"/>
            </w:pPr>
            <w:r w:rsidRPr="0053369F">
              <w:t>Inner Full</w:t>
            </w:r>
          </w:p>
        </w:tc>
      </w:tr>
      <w:tr w:rsidR="00DB71C9" w:rsidRPr="0053369F" w14:paraId="1E9B4027" w14:textId="77777777" w:rsidTr="00600237">
        <w:tc>
          <w:tcPr>
            <w:tcW w:w="702" w:type="pct"/>
            <w:shd w:val="clear" w:color="auto" w:fill="auto"/>
          </w:tcPr>
          <w:p w14:paraId="5BB9EC5C" w14:textId="77777777" w:rsidR="00DB71C9" w:rsidRPr="0053369F" w:rsidRDefault="00DB71C9" w:rsidP="00600237">
            <w:pPr>
              <w:pStyle w:val="TAC"/>
            </w:pPr>
            <w:r w:rsidRPr="0053369F">
              <w:t>2</w:t>
            </w:r>
          </w:p>
        </w:tc>
        <w:tc>
          <w:tcPr>
            <w:tcW w:w="1366" w:type="pct"/>
            <w:tcBorders>
              <w:top w:val="nil"/>
              <w:bottom w:val="nil"/>
            </w:tcBorders>
            <w:shd w:val="clear" w:color="auto" w:fill="auto"/>
          </w:tcPr>
          <w:p w14:paraId="06AD6B2E" w14:textId="77777777" w:rsidR="00DB71C9" w:rsidRPr="0053369F" w:rsidRDefault="00DB71C9" w:rsidP="00600237">
            <w:pPr>
              <w:pStyle w:val="TAC"/>
            </w:pPr>
          </w:p>
        </w:tc>
        <w:tc>
          <w:tcPr>
            <w:tcW w:w="1727" w:type="pct"/>
          </w:tcPr>
          <w:p w14:paraId="45F56A73" w14:textId="77777777" w:rsidR="00DB71C9" w:rsidRPr="0053369F" w:rsidRDefault="00DB71C9" w:rsidP="00600237">
            <w:pPr>
              <w:pStyle w:val="TAC"/>
            </w:pPr>
            <w:r w:rsidRPr="0053369F">
              <w:t>DFT-s-OFDM QPSK</w:t>
            </w:r>
          </w:p>
        </w:tc>
        <w:tc>
          <w:tcPr>
            <w:tcW w:w="1205" w:type="pct"/>
            <w:shd w:val="clear" w:color="auto" w:fill="auto"/>
          </w:tcPr>
          <w:p w14:paraId="73019418" w14:textId="77777777" w:rsidR="00DB71C9" w:rsidRPr="0053369F" w:rsidRDefault="00DB71C9" w:rsidP="00600237">
            <w:pPr>
              <w:pStyle w:val="TAC"/>
            </w:pPr>
            <w:r w:rsidRPr="0053369F">
              <w:t>Inner Full</w:t>
            </w:r>
          </w:p>
        </w:tc>
      </w:tr>
      <w:tr w:rsidR="00DB71C9" w:rsidRPr="0053369F" w14:paraId="7220883C" w14:textId="77777777" w:rsidTr="00600237">
        <w:tc>
          <w:tcPr>
            <w:tcW w:w="5000" w:type="pct"/>
            <w:gridSpan w:val="4"/>
            <w:shd w:val="clear" w:color="auto" w:fill="auto"/>
          </w:tcPr>
          <w:p w14:paraId="44F8CD24" w14:textId="77777777" w:rsidR="00DB71C9" w:rsidRPr="0053369F" w:rsidRDefault="00DB71C9" w:rsidP="00600237">
            <w:pPr>
              <w:pStyle w:val="TAN"/>
            </w:pPr>
            <w:r w:rsidRPr="0053369F">
              <w:t>NOTE 1:</w:t>
            </w:r>
            <w:r w:rsidRPr="0053369F">
              <w:tab/>
              <w:t>The specific configuration of each RB allocation is defined in Table 6.1-1.</w:t>
            </w:r>
          </w:p>
          <w:p w14:paraId="17E2C808" w14:textId="77777777" w:rsidR="00DB71C9" w:rsidRPr="0053369F" w:rsidRDefault="00DB71C9" w:rsidP="00600237">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651761E0" w14:textId="77777777" w:rsidR="00DB71C9" w:rsidRPr="0053369F" w:rsidRDefault="00DB71C9" w:rsidP="00DB71C9"/>
    <w:p w14:paraId="4D12C6C9" w14:textId="77777777" w:rsidR="00DB71C9" w:rsidRPr="0053369F" w:rsidRDefault="00DB71C9" w:rsidP="00DB71C9">
      <w:pPr>
        <w:pStyle w:val="B1"/>
      </w:pPr>
      <w:r w:rsidRPr="0053369F">
        <w:t>1.</w:t>
      </w:r>
      <w:r w:rsidRPr="0053369F">
        <w:tab/>
        <w:t>Connect the SS to the UE antenna connectors as shown in TS 38.508-1 [</w:t>
      </w:r>
      <w:r>
        <w:t>12</w:t>
      </w:r>
      <w:r w:rsidRPr="0053369F">
        <w:t>] Annex A, Figure A.3.1.1.1 for TE diagram and section A.3.2 for UE diagram.</w:t>
      </w:r>
    </w:p>
    <w:p w14:paraId="6460E2E3" w14:textId="77777777" w:rsidR="00DB71C9" w:rsidRPr="0053369F" w:rsidRDefault="00DB71C9" w:rsidP="00DB71C9">
      <w:pPr>
        <w:pStyle w:val="B1"/>
      </w:pPr>
      <w:r w:rsidRPr="0053369F">
        <w:t>2.</w:t>
      </w:r>
      <w:r w:rsidRPr="0053369F">
        <w:tab/>
        <w:t>The parameter settings for the cell are set up according to TS 38.508-1 [</w:t>
      </w:r>
      <w:r>
        <w:t>12</w:t>
      </w:r>
      <w:r w:rsidRPr="0053369F">
        <w:t>] subclause 4.4.3.</w:t>
      </w:r>
    </w:p>
    <w:p w14:paraId="73ECFE72" w14:textId="77777777" w:rsidR="00DB71C9" w:rsidRPr="0053369F" w:rsidRDefault="00DB71C9" w:rsidP="00DB71C9">
      <w:pPr>
        <w:pStyle w:val="B1"/>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65EA4F67" w14:textId="77777777" w:rsidR="00DB71C9" w:rsidRPr="0053369F" w:rsidRDefault="00DB71C9" w:rsidP="00DB71C9">
      <w:pPr>
        <w:pStyle w:val="B1"/>
      </w:pPr>
      <w:r w:rsidRPr="0053369F">
        <w:t>4.</w:t>
      </w:r>
      <w:r w:rsidRPr="0053369F">
        <w:tab/>
        <w:t>The UL Reference Measurement Channel is set according to Table 6.2.4.4.1-1.</w:t>
      </w:r>
    </w:p>
    <w:p w14:paraId="68F50326" w14:textId="77777777" w:rsidR="00DB71C9" w:rsidRPr="0053369F" w:rsidRDefault="00DB71C9" w:rsidP="00DB71C9">
      <w:pPr>
        <w:pStyle w:val="B1"/>
      </w:pPr>
      <w:r w:rsidRPr="0053369F">
        <w:t>5.</w:t>
      </w:r>
      <w:r w:rsidRPr="0053369F">
        <w:tab/>
        <w:t>Propagation conditions are set according to Annex B.0.</w:t>
      </w:r>
    </w:p>
    <w:p w14:paraId="1A86B5C1" w14:textId="77777777" w:rsidR="00DB71C9" w:rsidRPr="0053369F" w:rsidRDefault="00DB71C9" w:rsidP="00DB71C9">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clause 4.5. Message contents are defined in clause 6.2.4.4.3.</w:t>
      </w:r>
    </w:p>
    <w:p w14:paraId="3CF764A3" w14:textId="77777777" w:rsidR="00DB71C9" w:rsidRPr="0053369F" w:rsidRDefault="00DB71C9" w:rsidP="00DB71C9">
      <w:pPr>
        <w:pStyle w:val="H6"/>
      </w:pPr>
      <w:bookmarkStart w:id="746" w:name="_Toc27477831"/>
      <w:bookmarkStart w:id="747" w:name="_Toc36226515"/>
      <w:bookmarkStart w:id="748" w:name="_Toc44323772"/>
      <w:bookmarkStart w:id="749" w:name="_Toc52989940"/>
      <w:bookmarkStart w:id="750" w:name="_Toc60823136"/>
      <w:bookmarkStart w:id="751" w:name="_Toc60825058"/>
      <w:bookmarkStart w:id="752" w:name="_Toc69305955"/>
      <w:bookmarkStart w:id="753" w:name="_Toc69309784"/>
      <w:bookmarkStart w:id="754" w:name="_Toc76020096"/>
      <w:bookmarkStart w:id="755" w:name="_Toc83720569"/>
      <w:bookmarkStart w:id="756" w:name="_Toc90916425"/>
      <w:bookmarkStart w:id="757" w:name="_Toc90916622"/>
      <w:bookmarkStart w:id="758" w:name="_Toc90917378"/>
      <w:r w:rsidRPr="0053369F">
        <w:t>6.2.4.4.2</w:t>
      </w:r>
      <w:r w:rsidRPr="0053369F">
        <w:tab/>
        <w:t>Test procedure</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79DC8B8A" w14:textId="77777777" w:rsidR="00DB71C9" w:rsidRPr="0053369F" w:rsidRDefault="00DB71C9" w:rsidP="00DB71C9">
      <w:pPr>
        <w:pStyle w:val="B1"/>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1CE23488" w14:textId="77777777" w:rsidR="00DB71C9" w:rsidRPr="0053369F" w:rsidRDefault="00DB71C9" w:rsidP="00DB71C9">
      <w:pPr>
        <w:pStyle w:val="B1"/>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D060193" w14:textId="77777777" w:rsidR="00DB71C9" w:rsidRPr="0053369F" w:rsidRDefault="00DB71C9" w:rsidP="00DB71C9">
      <w:pPr>
        <w:pStyle w:val="B1"/>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5A7738C5" w14:textId="77777777" w:rsidR="00DB71C9" w:rsidRPr="0053369F" w:rsidRDefault="00DB71C9" w:rsidP="00DB71C9">
      <w:pPr>
        <w:pStyle w:val="H6"/>
      </w:pPr>
      <w:bookmarkStart w:id="759" w:name="_Toc27477832"/>
      <w:bookmarkStart w:id="760" w:name="_Toc36226516"/>
      <w:bookmarkStart w:id="761" w:name="_Toc44323773"/>
      <w:bookmarkStart w:id="762" w:name="_Toc52989941"/>
      <w:bookmarkStart w:id="763" w:name="_Toc60823137"/>
      <w:bookmarkStart w:id="764" w:name="_Toc60825059"/>
      <w:bookmarkStart w:id="765" w:name="_Toc69305956"/>
      <w:bookmarkStart w:id="766" w:name="_Toc69309785"/>
      <w:bookmarkStart w:id="767" w:name="_Toc76020097"/>
      <w:bookmarkStart w:id="768" w:name="_Toc83720570"/>
      <w:bookmarkStart w:id="769" w:name="_Toc90916426"/>
      <w:bookmarkStart w:id="770" w:name="_Toc90916623"/>
      <w:bookmarkStart w:id="771" w:name="_Toc90917379"/>
      <w:r w:rsidRPr="0053369F">
        <w:t>6.2.4.4.3</w:t>
      </w:r>
      <w:r w:rsidRPr="0053369F">
        <w:tab/>
        <w:t>Message contents</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2AC9CBA3" w14:textId="77777777" w:rsidR="00DB71C9" w:rsidRPr="0053369F" w:rsidRDefault="00DB71C9" w:rsidP="00DB71C9">
      <w:r w:rsidRPr="0053369F">
        <w:t>Message contents are according to TS 38.508-1 [</w:t>
      </w:r>
      <w:r>
        <w:t>12</w:t>
      </w:r>
      <w:r w:rsidRPr="0053369F">
        <w:t>] subclause 4.6 with the following exceptions:</w:t>
      </w:r>
    </w:p>
    <w:p w14:paraId="1A95FF8A" w14:textId="77777777" w:rsidR="00DB71C9" w:rsidRPr="0053369F" w:rsidRDefault="00DB71C9" w:rsidP="00DB71C9">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71C9" w:rsidRPr="0053369F" w14:paraId="489BA761" w14:textId="77777777" w:rsidTr="00600237">
        <w:tc>
          <w:tcPr>
            <w:tcW w:w="9747" w:type="dxa"/>
          </w:tcPr>
          <w:p w14:paraId="07790403" w14:textId="77777777" w:rsidR="00DB71C9" w:rsidRPr="0053369F" w:rsidRDefault="00DB71C9" w:rsidP="00600237">
            <w:pPr>
              <w:pStyle w:val="TAH"/>
            </w:pPr>
            <w:r w:rsidRPr="0053369F">
              <w:t>Derivation Path: TS 38.508-1 [</w:t>
            </w:r>
            <w:r>
              <w:t>12</w:t>
            </w:r>
            <w:r w:rsidRPr="0053369F">
              <w:t xml:space="preserve">], Table 4.6.3-118 with condition </w:t>
            </w:r>
            <w:bookmarkStart w:id="772" w:name="OLE_LINK85"/>
            <w:bookmarkStart w:id="773" w:name="OLE_LINK86"/>
            <w:bookmarkStart w:id="774" w:name="OLE_LINK87"/>
            <w:r w:rsidRPr="0053369F">
              <w:t>TRANSFORM_PRECODER_ENABLED</w:t>
            </w:r>
            <w:bookmarkEnd w:id="772"/>
            <w:bookmarkEnd w:id="773"/>
            <w:bookmarkEnd w:id="774"/>
          </w:p>
        </w:tc>
      </w:tr>
    </w:tbl>
    <w:p w14:paraId="1671083C" w14:textId="77777777" w:rsidR="00DB71C9" w:rsidRPr="0053369F" w:rsidRDefault="00DB71C9" w:rsidP="00DB71C9"/>
    <w:p w14:paraId="0955B107" w14:textId="77777777" w:rsidR="00DB71C9" w:rsidRPr="0053369F" w:rsidRDefault="00DB71C9" w:rsidP="00DB71C9">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229DB22D" w14:textId="77777777" w:rsidTr="00600237">
        <w:tc>
          <w:tcPr>
            <w:tcW w:w="9635" w:type="dxa"/>
            <w:gridSpan w:val="4"/>
          </w:tcPr>
          <w:p w14:paraId="37751B1B" w14:textId="77777777" w:rsidR="00DB71C9" w:rsidRPr="0053369F" w:rsidRDefault="00DB71C9" w:rsidP="00600237">
            <w:pPr>
              <w:pStyle w:val="TAL"/>
            </w:pPr>
            <w:r w:rsidRPr="0053369F">
              <w:t>Derivation Path: TS 38.508-1 [</w:t>
            </w:r>
            <w:r>
              <w:t>12</w:t>
            </w:r>
            <w:r w:rsidRPr="0053369F">
              <w:t>] Table 4.6.3-62 FrequencyInfoUL-SIB</w:t>
            </w:r>
          </w:p>
        </w:tc>
      </w:tr>
      <w:tr w:rsidR="00DB71C9" w:rsidRPr="0053369F" w14:paraId="53AB7AEC" w14:textId="77777777" w:rsidTr="00600237">
        <w:tc>
          <w:tcPr>
            <w:tcW w:w="4535" w:type="dxa"/>
          </w:tcPr>
          <w:p w14:paraId="16C93A3F" w14:textId="77777777" w:rsidR="00DB71C9" w:rsidRPr="0053369F" w:rsidRDefault="00DB71C9" w:rsidP="00600237">
            <w:pPr>
              <w:pStyle w:val="TAH"/>
            </w:pPr>
            <w:r w:rsidRPr="0053369F">
              <w:t>Information Element</w:t>
            </w:r>
          </w:p>
        </w:tc>
        <w:tc>
          <w:tcPr>
            <w:tcW w:w="2267" w:type="dxa"/>
          </w:tcPr>
          <w:p w14:paraId="40CC4AD1" w14:textId="77777777" w:rsidR="00DB71C9" w:rsidRPr="0053369F" w:rsidRDefault="00DB71C9" w:rsidP="00600237">
            <w:pPr>
              <w:pStyle w:val="TAH"/>
            </w:pPr>
            <w:r w:rsidRPr="0053369F">
              <w:t>Value/remark</w:t>
            </w:r>
          </w:p>
        </w:tc>
        <w:tc>
          <w:tcPr>
            <w:tcW w:w="1700" w:type="dxa"/>
          </w:tcPr>
          <w:p w14:paraId="785F1C26" w14:textId="77777777" w:rsidR="00DB71C9" w:rsidRPr="0053369F" w:rsidRDefault="00DB71C9" w:rsidP="00600237">
            <w:pPr>
              <w:pStyle w:val="TAH"/>
            </w:pPr>
            <w:r w:rsidRPr="0053369F">
              <w:t>Comment</w:t>
            </w:r>
          </w:p>
        </w:tc>
        <w:tc>
          <w:tcPr>
            <w:tcW w:w="1133" w:type="dxa"/>
          </w:tcPr>
          <w:p w14:paraId="73C7D10B" w14:textId="77777777" w:rsidR="00DB71C9" w:rsidRPr="0053369F" w:rsidRDefault="00DB71C9" w:rsidP="00600237">
            <w:pPr>
              <w:pStyle w:val="TAH"/>
            </w:pPr>
            <w:r w:rsidRPr="0053369F">
              <w:t>Condition</w:t>
            </w:r>
          </w:p>
        </w:tc>
      </w:tr>
      <w:tr w:rsidR="00DB71C9" w:rsidRPr="0053369F" w14:paraId="14BA8CA2" w14:textId="77777777" w:rsidTr="00600237">
        <w:tc>
          <w:tcPr>
            <w:tcW w:w="4535" w:type="dxa"/>
          </w:tcPr>
          <w:p w14:paraId="7497872C" w14:textId="77777777" w:rsidR="00DB71C9" w:rsidRPr="0053369F" w:rsidRDefault="00DB71C9" w:rsidP="00600237">
            <w:pPr>
              <w:pStyle w:val="TAL"/>
            </w:pPr>
            <w:r w:rsidRPr="0053369F">
              <w:t>p-Max</w:t>
            </w:r>
          </w:p>
        </w:tc>
        <w:tc>
          <w:tcPr>
            <w:tcW w:w="2267" w:type="dxa"/>
          </w:tcPr>
          <w:p w14:paraId="7429A236" w14:textId="77777777" w:rsidR="00DB71C9" w:rsidRPr="0053369F" w:rsidRDefault="00DB71C9" w:rsidP="00600237">
            <w:pPr>
              <w:pStyle w:val="TAL"/>
            </w:pPr>
            <w:r w:rsidRPr="0053369F">
              <w:t>-10</w:t>
            </w:r>
          </w:p>
        </w:tc>
        <w:tc>
          <w:tcPr>
            <w:tcW w:w="1700" w:type="dxa"/>
          </w:tcPr>
          <w:p w14:paraId="7C40DBF0" w14:textId="77777777" w:rsidR="00DB71C9" w:rsidRPr="0053369F" w:rsidRDefault="00DB71C9" w:rsidP="00600237"/>
        </w:tc>
        <w:tc>
          <w:tcPr>
            <w:tcW w:w="1133" w:type="dxa"/>
          </w:tcPr>
          <w:p w14:paraId="5F427CCC" w14:textId="77777777" w:rsidR="00DB71C9" w:rsidRPr="0053369F" w:rsidRDefault="00DB71C9" w:rsidP="00600237">
            <w:pPr>
              <w:pStyle w:val="TAL"/>
            </w:pPr>
          </w:p>
        </w:tc>
      </w:tr>
    </w:tbl>
    <w:p w14:paraId="53B1D341" w14:textId="77777777" w:rsidR="00DB71C9" w:rsidRPr="0053369F" w:rsidRDefault="00DB71C9" w:rsidP="00DB71C9"/>
    <w:p w14:paraId="68024B7D" w14:textId="77777777" w:rsidR="00DB71C9" w:rsidRPr="0053369F" w:rsidRDefault="00DB71C9" w:rsidP="00DB71C9">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781B32ED" w14:textId="77777777" w:rsidTr="00600237">
        <w:tc>
          <w:tcPr>
            <w:tcW w:w="9635" w:type="dxa"/>
            <w:gridSpan w:val="4"/>
          </w:tcPr>
          <w:p w14:paraId="3B16E34F" w14:textId="77777777" w:rsidR="00DB71C9" w:rsidRPr="0053369F" w:rsidRDefault="00DB71C9" w:rsidP="00600237">
            <w:pPr>
              <w:pStyle w:val="TAL"/>
            </w:pPr>
            <w:r w:rsidRPr="0053369F">
              <w:t>Derivation Path: TS 38.508-1 [</w:t>
            </w:r>
            <w:r>
              <w:t>12</w:t>
            </w:r>
            <w:r w:rsidRPr="0053369F">
              <w:t>] Table 4.6.3-62 FrequencyInfoUL-SIB</w:t>
            </w:r>
          </w:p>
        </w:tc>
      </w:tr>
      <w:tr w:rsidR="00DB71C9" w:rsidRPr="0053369F" w14:paraId="6CA541F2" w14:textId="77777777" w:rsidTr="00600237">
        <w:tc>
          <w:tcPr>
            <w:tcW w:w="4535" w:type="dxa"/>
          </w:tcPr>
          <w:p w14:paraId="467D9726" w14:textId="77777777" w:rsidR="00DB71C9" w:rsidRPr="0053369F" w:rsidRDefault="00DB71C9" w:rsidP="00600237">
            <w:pPr>
              <w:pStyle w:val="TAH"/>
            </w:pPr>
            <w:r w:rsidRPr="0053369F">
              <w:t>Information Element</w:t>
            </w:r>
          </w:p>
        </w:tc>
        <w:tc>
          <w:tcPr>
            <w:tcW w:w="2267" w:type="dxa"/>
          </w:tcPr>
          <w:p w14:paraId="5B1C59C1" w14:textId="77777777" w:rsidR="00DB71C9" w:rsidRPr="0053369F" w:rsidRDefault="00DB71C9" w:rsidP="00600237">
            <w:pPr>
              <w:pStyle w:val="TAH"/>
            </w:pPr>
            <w:r w:rsidRPr="0053369F">
              <w:t>Value/remark</w:t>
            </w:r>
          </w:p>
        </w:tc>
        <w:tc>
          <w:tcPr>
            <w:tcW w:w="1700" w:type="dxa"/>
          </w:tcPr>
          <w:p w14:paraId="69AC2FDB" w14:textId="77777777" w:rsidR="00DB71C9" w:rsidRPr="0053369F" w:rsidRDefault="00DB71C9" w:rsidP="00600237">
            <w:pPr>
              <w:pStyle w:val="TAH"/>
            </w:pPr>
            <w:r w:rsidRPr="0053369F">
              <w:t>Comment</w:t>
            </w:r>
          </w:p>
        </w:tc>
        <w:tc>
          <w:tcPr>
            <w:tcW w:w="1133" w:type="dxa"/>
          </w:tcPr>
          <w:p w14:paraId="0DB4D03C" w14:textId="77777777" w:rsidR="00DB71C9" w:rsidRPr="0053369F" w:rsidRDefault="00DB71C9" w:rsidP="00600237">
            <w:pPr>
              <w:pStyle w:val="TAH"/>
            </w:pPr>
            <w:r w:rsidRPr="0053369F">
              <w:t>Condition</w:t>
            </w:r>
          </w:p>
        </w:tc>
      </w:tr>
      <w:tr w:rsidR="00DB71C9" w:rsidRPr="0053369F" w14:paraId="00C1752D" w14:textId="77777777" w:rsidTr="00600237">
        <w:tc>
          <w:tcPr>
            <w:tcW w:w="4535" w:type="dxa"/>
          </w:tcPr>
          <w:p w14:paraId="1ADFCAF1" w14:textId="77777777" w:rsidR="00DB71C9" w:rsidRPr="0053369F" w:rsidRDefault="00DB71C9" w:rsidP="00600237">
            <w:pPr>
              <w:pStyle w:val="TAL"/>
            </w:pPr>
            <w:r w:rsidRPr="0053369F">
              <w:t>p-Max</w:t>
            </w:r>
          </w:p>
        </w:tc>
        <w:tc>
          <w:tcPr>
            <w:tcW w:w="2267" w:type="dxa"/>
          </w:tcPr>
          <w:p w14:paraId="167933EE" w14:textId="77777777" w:rsidR="00DB71C9" w:rsidRPr="0053369F" w:rsidRDefault="00DB71C9" w:rsidP="00600237">
            <w:pPr>
              <w:pStyle w:val="TAL"/>
            </w:pPr>
            <w:r w:rsidRPr="0053369F">
              <w:t>10</w:t>
            </w:r>
          </w:p>
        </w:tc>
        <w:tc>
          <w:tcPr>
            <w:tcW w:w="1700" w:type="dxa"/>
          </w:tcPr>
          <w:p w14:paraId="42C9E3AA" w14:textId="77777777" w:rsidR="00DB71C9" w:rsidRPr="0053369F" w:rsidRDefault="00DB71C9" w:rsidP="00600237"/>
        </w:tc>
        <w:tc>
          <w:tcPr>
            <w:tcW w:w="1133" w:type="dxa"/>
          </w:tcPr>
          <w:p w14:paraId="562FBF0F" w14:textId="77777777" w:rsidR="00DB71C9" w:rsidRPr="0053369F" w:rsidRDefault="00DB71C9" w:rsidP="00600237">
            <w:pPr>
              <w:pStyle w:val="TAL"/>
            </w:pPr>
          </w:p>
        </w:tc>
      </w:tr>
    </w:tbl>
    <w:p w14:paraId="18B8E0D8" w14:textId="77777777" w:rsidR="00DB71C9" w:rsidRPr="0053369F" w:rsidRDefault="00DB71C9" w:rsidP="00DB71C9"/>
    <w:p w14:paraId="0796795E" w14:textId="77777777" w:rsidR="00DB71C9" w:rsidRPr="0053369F" w:rsidRDefault="00DB71C9" w:rsidP="00DB71C9">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4195DD35" w14:textId="77777777" w:rsidTr="00600237">
        <w:tc>
          <w:tcPr>
            <w:tcW w:w="9635" w:type="dxa"/>
            <w:gridSpan w:val="4"/>
          </w:tcPr>
          <w:p w14:paraId="32BAC149" w14:textId="77777777" w:rsidR="00DB71C9" w:rsidRPr="0053369F" w:rsidRDefault="00DB71C9" w:rsidP="00600237">
            <w:pPr>
              <w:pStyle w:val="TAL"/>
            </w:pPr>
            <w:r w:rsidRPr="0053369F">
              <w:t>Derivation Path: TS 38.508-1 [</w:t>
            </w:r>
            <w:r>
              <w:t>12</w:t>
            </w:r>
            <w:r w:rsidRPr="0053369F">
              <w:t>] Table 4.6.3-62 FrequencyInfoUL-SIB</w:t>
            </w:r>
          </w:p>
        </w:tc>
      </w:tr>
      <w:tr w:rsidR="00DB71C9" w:rsidRPr="0053369F" w14:paraId="37187375" w14:textId="77777777" w:rsidTr="00600237">
        <w:tc>
          <w:tcPr>
            <w:tcW w:w="4535" w:type="dxa"/>
          </w:tcPr>
          <w:p w14:paraId="2D54079E" w14:textId="77777777" w:rsidR="00DB71C9" w:rsidRPr="0053369F" w:rsidRDefault="00DB71C9" w:rsidP="00600237">
            <w:pPr>
              <w:pStyle w:val="TAH"/>
            </w:pPr>
            <w:r w:rsidRPr="0053369F">
              <w:t>Information Element</w:t>
            </w:r>
          </w:p>
        </w:tc>
        <w:tc>
          <w:tcPr>
            <w:tcW w:w="2267" w:type="dxa"/>
          </w:tcPr>
          <w:p w14:paraId="0BB513F7" w14:textId="77777777" w:rsidR="00DB71C9" w:rsidRPr="0053369F" w:rsidRDefault="00DB71C9" w:rsidP="00600237">
            <w:pPr>
              <w:pStyle w:val="TAH"/>
            </w:pPr>
            <w:r w:rsidRPr="0053369F">
              <w:t>Value/remark</w:t>
            </w:r>
          </w:p>
        </w:tc>
        <w:tc>
          <w:tcPr>
            <w:tcW w:w="1700" w:type="dxa"/>
          </w:tcPr>
          <w:p w14:paraId="3CCB9CDC" w14:textId="77777777" w:rsidR="00DB71C9" w:rsidRPr="0053369F" w:rsidRDefault="00DB71C9" w:rsidP="00600237">
            <w:pPr>
              <w:pStyle w:val="TAH"/>
            </w:pPr>
            <w:r w:rsidRPr="0053369F">
              <w:t>Comment</w:t>
            </w:r>
          </w:p>
        </w:tc>
        <w:tc>
          <w:tcPr>
            <w:tcW w:w="1133" w:type="dxa"/>
          </w:tcPr>
          <w:p w14:paraId="6A4D6B40" w14:textId="77777777" w:rsidR="00DB71C9" w:rsidRPr="0053369F" w:rsidRDefault="00DB71C9" w:rsidP="00600237">
            <w:pPr>
              <w:pStyle w:val="TAH"/>
            </w:pPr>
            <w:r w:rsidRPr="0053369F">
              <w:t>Condition</w:t>
            </w:r>
          </w:p>
        </w:tc>
      </w:tr>
      <w:tr w:rsidR="00DB71C9" w:rsidRPr="0053369F" w14:paraId="7CDC5A22" w14:textId="77777777" w:rsidTr="00600237">
        <w:tc>
          <w:tcPr>
            <w:tcW w:w="4535" w:type="dxa"/>
          </w:tcPr>
          <w:p w14:paraId="401216FC" w14:textId="77777777" w:rsidR="00DB71C9" w:rsidRPr="0053369F" w:rsidRDefault="00DB71C9" w:rsidP="00600237">
            <w:pPr>
              <w:pStyle w:val="TAL"/>
            </w:pPr>
            <w:r w:rsidRPr="0053369F">
              <w:t>p-Max</w:t>
            </w:r>
          </w:p>
        </w:tc>
        <w:tc>
          <w:tcPr>
            <w:tcW w:w="2267" w:type="dxa"/>
          </w:tcPr>
          <w:p w14:paraId="1108A654" w14:textId="77777777" w:rsidR="00DB71C9" w:rsidRPr="0053369F" w:rsidRDefault="00DB71C9" w:rsidP="00600237">
            <w:pPr>
              <w:pStyle w:val="TAL"/>
            </w:pPr>
            <w:r w:rsidRPr="0053369F">
              <w:t>15</w:t>
            </w:r>
          </w:p>
        </w:tc>
        <w:tc>
          <w:tcPr>
            <w:tcW w:w="1700" w:type="dxa"/>
          </w:tcPr>
          <w:p w14:paraId="13E1A3C2" w14:textId="77777777" w:rsidR="00DB71C9" w:rsidRPr="0053369F" w:rsidRDefault="00DB71C9" w:rsidP="00600237"/>
        </w:tc>
        <w:tc>
          <w:tcPr>
            <w:tcW w:w="1133" w:type="dxa"/>
          </w:tcPr>
          <w:p w14:paraId="525408A4" w14:textId="77777777" w:rsidR="00DB71C9" w:rsidRPr="0053369F" w:rsidRDefault="00DB71C9" w:rsidP="00600237">
            <w:pPr>
              <w:pStyle w:val="TAL"/>
            </w:pPr>
          </w:p>
        </w:tc>
      </w:tr>
    </w:tbl>
    <w:p w14:paraId="2C7AD366" w14:textId="77777777" w:rsidR="00DB71C9" w:rsidRPr="0053369F" w:rsidRDefault="00DB71C9" w:rsidP="00DB71C9"/>
    <w:p w14:paraId="7F0CAC12" w14:textId="77777777" w:rsidR="00DB71C9" w:rsidRPr="0053369F" w:rsidRDefault="00DB71C9" w:rsidP="00DB71C9">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314F8231" w14:textId="77777777" w:rsidTr="00600237">
        <w:tc>
          <w:tcPr>
            <w:tcW w:w="9635" w:type="dxa"/>
            <w:gridSpan w:val="4"/>
          </w:tcPr>
          <w:p w14:paraId="24321B56" w14:textId="77777777" w:rsidR="00DB71C9" w:rsidRPr="0053369F" w:rsidRDefault="00DB71C9" w:rsidP="00600237">
            <w:pPr>
              <w:pStyle w:val="TAL"/>
            </w:pPr>
            <w:r w:rsidRPr="0053369F">
              <w:t>Derivation Path: TS 38.508-1 [</w:t>
            </w:r>
            <w:r>
              <w:t>12</w:t>
            </w:r>
            <w:r w:rsidRPr="0053369F">
              <w:t>] Table 4.6.3-62 FrequencyInfoUL-SIB</w:t>
            </w:r>
          </w:p>
        </w:tc>
      </w:tr>
      <w:tr w:rsidR="00DB71C9" w:rsidRPr="0053369F" w14:paraId="256B90CC" w14:textId="77777777" w:rsidTr="00600237">
        <w:tc>
          <w:tcPr>
            <w:tcW w:w="4535" w:type="dxa"/>
          </w:tcPr>
          <w:p w14:paraId="5242645F" w14:textId="77777777" w:rsidR="00DB71C9" w:rsidRPr="0053369F" w:rsidRDefault="00DB71C9" w:rsidP="00600237">
            <w:pPr>
              <w:pStyle w:val="TAH"/>
            </w:pPr>
            <w:r w:rsidRPr="0053369F">
              <w:t>Information Element</w:t>
            </w:r>
          </w:p>
        </w:tc>
        <w:tc>
          <w:tcPr>
            <w:tcW w:w="2267" w:type="dxa"/>
          </w:tcPr>
          <w:p w14:paraId="581170CB" w14:textId="77777777" w:rsidR="00DB71C9" w:rsidRPr="0053369F" w:rsidRDefault="00DB71C9" w:rsidP="00600237">
            <w:pPr>
              <w:pStyle w:val="TAH"/>
            </w:pPr>
            <w:r w:rsidRPr="0053369F">
              <w:t>Value/remark</w:t>
            </w:r>
          </w:p>
        </w:tc>
        <w:tc>
          <w:tcPr>
            <w:tcW w:w="1700" w:type="dxa"/>
          </w:tcPr>
          <w:p w14:paraId="3021053F" w14:textId="77777777" w:rsidR="00DB71C9" w:rsidRPr="0053369F" w:rsidRDefault="00DB71C9" w:rsidP="00600237">
            <w:pPr>
              <w:pStyle w:val="TAH"/>
            </w:pPr>
            <w:r w:rsidRPr="0053369F">
              <w:t>Comment</w:t>
            </w:r>
          </w:p>
        </w:tc>
        <w:tc>
          <w:tcPr>
            <w:tcW w:w="1133" w:type="dxa"/>
          </w:tcPr>
          <w:p w14:paraId="7DD31222" w14:textId="77777777" w:rsidR="00DB71C9" w:rsidRPr="0053369F" w:rsidRDefault="00DB71C9" w:rsidP="00600237">
            <w:pPr>
              <w:pStyle w:val="TAH"/>
            </w:pPr>
            <w:r w:rsidRPr="0053369F">
              <w:t>Condition</w:t>
            </w:r>
          </w:p>
        </w:tc>
      </w:tr>
      <w:tr w:rsidR="00DB71C9" w:rsidRPr="0053369F" w14:paraId="1E7B7861" w14:textId="77777777" w:rsidTr="00600237">
        <w:tc>
          <w:tcPr>
            <w:tcW w:w="4535" w:type="dxa"/>
          </w:tcPr>
          <w:p w14:paraId="2A9EB20F" w14:textId="77777777" w:rsidR="00DB71C9" w:rsidRPr="0053369F" w:rsidRDefault="00DB71C9" w:rsidP="00600237">
            <w:pPr>
              <w:pStyle w:val="TAL"/>
            </w:pPr>
            <w:r w:rsidRPr="0053369F">
              <w:t>p-Max</w:t>
            </w:r>
          </w:p>
        </w:tc>
        <w:tc>
          <w:tcPr>
            <w:tcW w:w="2267" w:type="dxa"/>
          </w:tcPr>
          <w:p w14:paraId="2521BC06" w14:textId="77777777" w:rsidR="00DB71C9" w:rsidRPr="0053369F" w:rsidRDefault="00DB71C9" w:rsidP="00600237">
            <w:pPr>
              <w:pStyle w:val="TAL"/>
            </w:pPr>
            <w:r w:rsidRPr="0053369F">
              <w:t>20</w:t>
            </w:r>
          </w:p>
        </w:tc>
        <w:tc>
          <w:tcPr>
            <w:tcW w:w="1700" w:type="dxa"/>
          </w:tcPr>
          <w:p w14:paraId="1A36EC1A" w14:textId="77777777" w:rsidR="00DB71C9" w:rsidRPr="0053369F" w:rsidRDefault="00DB71C9" w:rsidP="00600237"/>
        </w:tc>
        <w:tc>
          <w:tcPr>
            <w:tcW w:w="1133" w:type="dxa"/>
          </w:tcPr>
          <w:p w14:paraId="480C6495" w14:textId="77777777" w:rsidR="00DB71C9" w:rsidRPr="0053369F" w:rsidRDefault="00DB71C9" w:rsidP="00600237">
            <w:pPr>
              <w:pStyle w:val="TAL"/>
            </w:pPr>
          </w:p>
        </w:tc>
      </w:tr>
    </w:tbl>
    <w:p w14:paraId="01C5E953" w14:textId="77777777" w:rsidR="00DB71C9" w:rsidRDefault="00DB71C9" w:rsidP="00DB71C9"/>
    <w:p w14:paraId="2094BE97" w14:textId="77777777" w:rsidR="00DB71C9" w:rsidRPr="0053369F" w:rsidRDefault="00DB71C9" w:rsidP="00DB71C9">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71C9" w:rsidRPr="0053369F" w14:paraId="5F0899F0" w14:textId="77777777" w:rsidTr="000A2603">
        <w:tc>
          <w:tcPr>
            <w:tcW w:w="9747" w:type="dxa"/>
            <w:gridSpan w:val="4"/>
          </w:tcPr>
          <w:p w14:paraId="05606B7F" w14:textId="77777777" w:rsidR="00DB71C9" w:rsidRPr="0053369F" w:rsidRDefault="00DB71C9" w:rsidP="00600237">
            <w:pPr>
              <w:pStyle w:val="TAH"/>
            </w:pPr>
            <w:r w:rsidRPr="0053369F">
              <w:t>Derivation Path: TS 38.508-1 [</w:t>
            </w:r>
            <w:r>
              <w:t>12</w:t>
            </w:r>
            <w:r w:rsidRPr="0053369F">
              <w:t>] Table 4.6.3-167</w:t>
            </w:r>
          </w:p>
        </w:tc>
      </w:tr>
      <w:tr w:rsidR="00DB71C9" w:rsidRPr="0053369F" w14:paraId="11FC0A33" w14:textId="77777777" w:rsidTr="000A2603">
        <w:tc>
          <w:tcPr>
            <w:tcW w:w="4535" w:type="dxa"/>
          </w:tcPr>
          <w:p w14:paraId="68066BDE" w14:textId="77777777" w:rsidR="00DB71C9" w:rsidRPr="0053369F" w:rsidRDefault="00DB71C9" w:rsidP="00600237">
            <w:pPr>
              <w:pStyle w:val="TAH"/>
            </w:pPr>
            <w:r w:rsidRPr="0053369F">
              <w:t>Information Element</w:t>
            </w:r>
          </w:p>
        </w:tc>
        <w:tc>
          <w:tcPr>
            <w:tcW w:w="2267" w:type="dxa"/>
          </w:tcPr>
          <w:p w14:paraId="59652220" w14:textId="77777777" w:rsidR="00DB71C9" w:rsidRPr="0053369F" w:rsidRDefault="00DB71C9" w:rsidP="00600237">
            <w:pPr>
              <w:pStyle w:val="TAH"/>
            </w:pPr>
            <w:r w:rsidRPr="0053369F">
              <w:t>Value/remark</w:t>
            </w:r>
          </w:p>
        </w:tc>
        <w:tc>
          <w:tcPr>
            <w:tcW w:w="1700" w:type="dxa"/>
          </w:tcPr>
          <w:p w14:paraId="17DB16D8" w14:textId="77777777" w:rsidR="00DB71C9" w:rsidRPr="0053369F" w:rsidRDefault="00DB71C9" w:rsidP="00600237">
            <w:pPr>
              <w:pStyle w:val="TAH"/>
            </w:pPr>
            <w:r w:rsidRPr="0053369F">
              <w:t>Comment</w:t>
            </w:r>
          </w:p>
        </w:tc>
        <w:tc>
          <w:tcPr>
            <w:tcW w:w="1245" w:type="dxa"/>
          </w:tcPr>
          <w:p w14:paraId="4B08218D" w14:textId="77777777" w:rsidR="00DB71C9" w:rsidRPr="0053369F" w:rsidRDefault="00DB71C9" w:rsidP="00600237">
            <w:pPr>
              <w:pStyle w:val="TAH"/>
            </w:pPr>
            <w:r w:rsidRPr="0053369F">
              <w:t>Condition</w:t>
            </w:r>
          </w:p>
        </w:tc>
      </w:tr>
      <w:tr w:rsidR="00DB71C9" w:rsidRPr="0053369F" w14:paraId="29579B2D" w14:textId="77777777" w:rsidTr="000A2603">
        <w:tc>
          <w:tcPr>
            <w:tcW w:w="4535" w:type="dxa"/>
          </w:tcPr>
          <w:p w14:paraId="0D1FF031" w14:textId="77777777" w:rsidR="00DB71C9" w:rsidRPr="0053369F" w:rsidRDefault="00DB71C9" w:rsidP="00600237">
            <w:pPr>
              <w:pStyle w:val="TAL"/>
            </w:pPr>
            <w:r w:rsidRPr="0053369F">
              <w:t>ServingCellConfig ::= SEQUENCE {</w:t>
            </w:r>
          </w:p>
        </w:tc>
        <w:tc>
          <w:tcPr>
            <w:tcW w:w="2267" w:type="dxa"/>
          </w:tcPr>
          <w:p w14:paraId="1D4E3AFB" w14:textId="77777777" w:rsidR="00DB71C9" w:rsidRPr="0053369F" w:rsidRDefault="00DB71C9" w:rsidP="00600237">
            <w:pPr>
              <w:pStyle w:val="TAL"/>
            </w:pPr>
          </w:p>
        </w:tc>
        <w:tc>
          <w:tcPr>
            <w:tcW w:w="1700" w:type="dxa"/>
          </w:tcPr>
          <w:p w14:paraId="5D3964FB" w14:textId="77777777" w:rsidR="00DB71C9" w:rsidRPr="0053369F" w:rsidRDefault="00DB71C9" w:rsidP="00600237">
            <w:pPr>
              <w:pStyle w:val="TAL"/>
            </w:pPr>
          </w:p>
        </w:tc>
        <w:tc>
          <w:tcPr>
            <w:tcW w:w="1245" w:type="dxa"/>
          </w:tcPr>
          <w:p w14:paraId="7DE3DB0E" w14:textId="77777777" w:rsidR="00DB71C9" w:rsidRPr="0053369F" w:rsidRDefault="00DB71C9" w:rsidP="00600237">
            <w:pPr>
              <w:pStyle w:val="TAL"/>
            </w:pPr>
          </w:p>
        </w:tc>
      </w:tr>
      <w:tr w:rsidR="00DB71C9" w:rsidRPr="0053369F" w14:paraId="317D5CE3" w14:textId="77777777" w:rsidTr="000A2603">
        <w:tc>
          <w:tcPr>
            <w:tcW w:w="4535" w:type="dxa"/>
            <w:tcBorders>
              <w:bottom w:val="single" w:sz="4" w:space="0" w:color="auto"/>
            </w:tcBorders>
          </w:tcPr>
          <w:p w14:paraId="20E8E730" w14:textId="77777777" w:rsidR="00DB71C9" w:rsidRPr="0053369F" w:rsidRDefault="00DB71C9" w:rsidP="00600237">
            <w:pPr>
              <w:pStyle w:val="TAL"/>
            </w:pPr>
            <w:r w:rsidRPr="0053369F">
              <w:t xml:space="preserve">  uplinkConfig SEQUENCE {</w:t>
            </w:r>
          </w:p>
        </w:tc>
        <w:tc>
          <w:tcPr>
            <w:tcW w:w="2267" w:type="dxa"/>
          </w:tcPr>
          <w:p w14:paraId="21F9EE1D" w14:textId="77777777" w:rsidR="00DB71C9" w:rsidRPr="0053369F" w:rsidRDefault="00DB71C9" w:rsidP="00600237">
            <w:pPr>
              <w:pStyle w:val="TAL"/>
            </w:pPr>
          </w:p>
        </w:tc>
        <w:tc>
          <w:tcPr>
            <w:tcW w:w="1700" w:type="dxa"/>
          </w:tcPr>
          <w:p w14:paraId="0C308191" w14:textId="77777777" w:rsidR="00DB71C9" w:rsidRPr="0053369F" w:rsidRDefault="00DB71C9" w:rsidP="00600237">
            <w:pPr>
              <w:pStyle w:val="TAL"/>
            </w:pPr>
          </w:p>
        </w:tc>
        <w:tc>
          <w:tcPr>
            <w:tcW w:w="1245" w:type="dxa"/>
          </w:tcPr>
          <w:p w14:paraId="3BE73F8A" w14:textId="77777777" w:rsidR="00DB71C9" w:rsidRPr="0053369F" w:rsidRDefault="00DB71C9" w:rsidP="00600237">
            <w:pPr>
              <w:pStyle w:val="TAL"/>
            </w:pPr>
          </w:p>
        </w:tc>
      </w:tr>
      <w:tr w:rsidR="00DB71C9" w:rsidRPr="0053369F" w14:paraId="0C2BB71E" w14:textId="77777777" w:rsidTr="000A2603">
        <w:tc>
          <w:tcPr>
            <w:tcW w:w="4535" w:type="dxa"/>
            <w:tcBorders>
              <w:bottom w:val="nil"/>
            </w:tcBorders>
          </w:tcPr>
          <w:p w14:paraId="31613C71" w14:textId="77777777" w:rsidR="00DB71C9" w:rsidRPr="0053369F" w:rsidRDefault="00DB71C9" w:rsidP="00600237">
            <w:pPr>
              <w:pStyle w:val="TAL"/>
            </w:pPr>
            <w:r w:rsidRPr="0053369F">
              <w:t xml:space="preserve">    powerBoostPi2BPSK</w:t>
            </w:r>
          </w:p>
        </w:tc>
        <w:tc>
          <w:tcPr>
            <w:tcW w:w="2267" w:type="dxa"/>
          </w:tcPr>
          <w:p w14:paraId="7A589BEE" w14:textId="77777777" w:rsidR="00DB71C9" w:rsidRPr="0053369F" w:rsidRDefault="00DB71C9" w:rsidP="00600237">
            <w:pPr>
              <w:pStyle w:val="TAL"/>
            </w:pPr>
            <w:r w:rsidRPr="0053369F">
              <w:t>0</w:t>
            </w:r>
          </w:p>
        </w:tc>
        <w:tc>
          <w:tcPr>
            <w:tcW w:w="1700" w:type="dxa"/>
          </w:tcPr>
          <w:p w14:paraId="3462F458" w14:textId="77777777" w:rsidR="00DB71C9" w:rsidRPr="0053369F" w:rsidRDefault="00DB71C9" w:rsidP="00600237">
            <w:pPr>
              <w:pStyle w:val="TAL"/>
            </w:pPr>
          </w:p>
        </w:tc>
        <w:tc>
          <w:tcPr>
            <w:tcW w:w="1245" w:type="dxa"/>
          </w:tcPr>
          <w:p w14:paraId="5344A99C" w14:textId="77777777" w:rsidR="00DB71C9" w:rsidRPr="0053369F" w:rsidRDefault="00DB71C9" w:rsidP="00600237">
            <w:pPr>
              <w:pStyle w:val="TAL"/>
            </w:pPr>
            <w:r w:rsidRPr="0053369F">
              <w:t>Test ID 1, 2</w:t>
            </w:r>
          </w:p>
        </w:tc>
      </w:tr>
      <w:tr w:rsidR="00DB71C9" w:rsidRPr="0053369F" w14:paraId="6EC128CF" w14:textId="77777777" w:rsidTr="000A2603">
        <w:tc>
          <w:tcPr>
            <w:tcW w:w="4535" w:type="dxa"/>
          </w:tcPr>
          <w:p w14:paraId="041CAD87" w14:textId="77777777" w:rsidR="00DB71C9" w:rsidRPr="0053369F" w:rsidRDefault="00DB71C9" w:rsidP="00600237">
            <w:pPr>
              <w:pStyle w:val="TAL"/>
            </w:pPr>
            <w:r w:rsidRPr="0053369F">
              <w:t xml:space="preserve">  }</w:t>
            </w:r>
          </w:p>
        </w:tc>
        <w:tc>
          <w:tcPr>
            <w:tcW w:w="2267" w:type="dxa"/>
          </w:tcPr>
          <w:p w14:paraId="5B39CD49" w14:textId="77777777" w:rsidR="00DB71C9" w:rsidRPr="0053369F" w:rsidRDefault="00DB71C9" w:rsidP="00600237">
            <w:pPr>
              <w:pStyle w:val="TAL"/>
            </w:pPr>
          </w:p>
        </w:tc>
        <w:tc>
          <w:tcPr>
            <w:tcW w:w="1700" w:type="dxa"/>
          </w:tcPr>
          <w:p w14:paraId="53856107" w14:textId="77777777" w:rsidR="00DB71C9" w:rsidRPr="0053369F" w:rsidRDefault="00DB71C9" w:rsidP="00600237">
            <w:pPr>
              <w:pStyle w:val="TAL"/>
            </w:pPr>
          </w:p>
        </w:tc>
        <w:tc>
          <w:tcPr>
            <w:tcW w:w="1245" w:type="dxa"/>
          </w:tcPr>
          <w:p w14:paraId="3EE83EE2" w14:textId="77777777" w:rsidR="00DB71C9" w:rsidRPr="0053369F" w:rsidRDefault="00DB71C9" w:rsidP="00600237">
            <w:pPr>
              <w:pStyle w:val="TAL"/>
            </w:pPr>
          </w:p>
        </w:tc>
      </w:tr>
      <w:tr w:rsidR="00DB71C9" w:rsidRPr="0053369F" w14:paraId="5D5A0DCC" w14:textId="77777777" w:rsidTr="000A2603">
        <w:tc>
          <w:tcPr>
            <w:tcW w:w="4535" w:type="dxa"/>
            <w:tcBorders>
              <w:bottom w:val="single" w:sz="4" w:space="0" w:color="auto"/>
            </w:tcBorders>
          </w:tcPr>
          <w:p w14:paraId="03477CB2" w14:textId="77777777" w:rsidR="00DB71C9" w:rsidRPr="0053369F" w:rsidRDefault="00DB71C9" w:rsidP="00600237">
            <w:pPr>
              <w:pStyle w:val="TAL"/>
            </w:pPr>
            <w:r w:rsidRPr="0053369F">
              <w:t>}</w:t>
            </w:r>
          </w:p>
        </w:tc>
        <w:tc>
          <w:tcPr>
            <w:tcW w:w="2267" w:type="dxa"/>
          </w:tcPr>
          <w:p w14:paraId="688776ED" w14:textId="77777777" w:rsidR="00DB71C9" w:rsidRPr="0053369F" w:rsidRDefault="00DB71C9" w:rsidP="00600237">
            <w:pPr>
              <w:pStyle w:val="TAL"/>
            </w:pPr>
          </w:p>
        </w:tc>
        <w:tc>
          <w:tcPr>
            <w:tcW w:w="1700" w:type="dxa"/>
          </w:tcPr>
          <w:p w14:paraId="2FEA6021" w14:textId="77777777" w:rsidR="00DB71C9" w:rsidRPr="0053369F" w:rsidRDefault="00DB71C9" w:rsidP="00600237">
            <w:pPr>
              <w:pStyle w:val="TAL"/>
            </w:pPr>
          </w:p>
        </w:tc>
        <w:tc>
          <w:tcPr>
            <w:tcW w:w="1245" w:type="dxa"/>
          </w:tcPr>
          <w:p w14:paraId="4D76B066" w14:textId="77777777" w:rsidR="00DB71C9" w:rsidRPr="0053369F" w:rsidRDefault="00DB71C9" w:rsidP="00600237">
            <w:pPr>
              <w:pStyle w:val="TAL"/>
            </w:pPr>
          </w:p>
        </w:tc>
      </w:tr>
    </w:tbl>
    <w:p w14:paraId="62D035A8" w14:textId="77777777" w:rsidR="00DB71C9" w:rsidRPr="0053369F" w:rsidRDefault="00DB71C9" w:rsidP="00DB71C9"/>
    <w:p w14:paraId="68A7531B" w14:textId="77777777" w:rsidR="00DB71C9" w:rsidRPr="0053369F" w:rsidRDefault="00DB71C9" w:rsidP="00DB71C9">
      <w:pPr>
        <w:pStyle w:val="H6"/>
      </w:pPr>
      <w:bookmarkStart w:id="775" w:name="_Toc27477833"/>
      <w:bookmarkStart w:id="776" w:name="_Toc36226517"/>
      <w:bookmarkStart w:id="777" w:name="_Toc44323774"/>
      <w:bookmarkStart w:id="778" w:name="_Toc52989942"/>
      <w:bookmarkStart w:id="779" w:name="_Toc60823138"/>
      <w:bookmarkStart w:id="780" w:name="_Toc60825060"/>
      <w:bookmarkStart w:id="781" w:name="_Toc69305957"/>
      <w:bookmarkStart w:id="782" w:name="_Toc69309786"/>
      <w:bookmarkStart w:id="783" w:name="_Toc76020098"/>
      <w:bookmarkStart w:id="784" w:name="_Toc83720571"/>
      <w:bookmarkStart w:id="785" w:name="_Toc90916427"/>
      <w:bookmarkStart w:id="786" w:name="_Toc90916624"/>
      <w:bookmarkStart w:id="787" w:name="_Toc90917380"/>
      <w:r w:rsidRPr="0053369F">
        <w:t>6.2.4.5</w:t>
      </w:r>
      <w:r w:rsidRPr="0053369F">
        <w:tab/>
        <w:t>Test requirement</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762C3448" w14:textId="77777777" w:rsidR="00DB71C9" w:rsidRPr="0053369F" w:rsidRDefault="00DB71C9" w:rsidP="00DB71C9">
      <w:pPr>
        <w:rPr>
          <w:rFonts w:cs="v5.0.0"/>
        </w:rPr>
      </w:pPr>
      <w:r w:rsidRPr="0053369F">
        <w:t>The maximum output power measured shall not exceed the values specified in Table 6.2.4.5-1.</w:t>
      </w:r>
    </w:p>
    <w:p w14:paraId="18DEA991" w14:textId="77777777" w:rsidR="00DB71C9" w:rsidRPr="0053369F" w:rsidRDefault="00DB71C9" w:rsidP="00DB71C9">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DB71C9" w:rsidRPr="0053369F" w14:paraId="6BC4E04F" w14:textId="77777777" w:rsidTr="00600237">
        <w:trPr>
          <w:jc w:val="center"/>
        </w:trPr>
        <w:tc>
          <w:tcPr>
            <w:tcW w:w="2178" w:type="dxa"/>
          </w:tcPr>
          <w:p w14:paraId="311BD972" w14:textId="77777777" w:rsidR="00DB71C9" w:rsidRPr="0053369F" w:rsidRDefault="00DB71C9" w:rsidP="00600237">
            <w:pPr>
              <w:pStyle w:val="TAH"/>
            </w:pPr>
          </w:p>
        </w:tc>
        <w:tc>
          <w:tcPr>
            <w:tcW w:w="4993" w:type="dxa"/>
          </w:tcPr>
          <w:p w14:paraId="1471C5FB" w14:textId="77777777" w:rsidR="00DB71C9" w:rsidRPr="0053369F" w:rsidRDefault="00DB71C9" w:rsidP="00600237">
            <w:pPr>
              <w:pStyle w:val="TAH"/>
            </w:pPr>
            <w:r w:rsidRPr="0053369F">
              <w:t>Maximum output power</w:t>
            </w:r>
            <w:r w:rsidRPr="0053369F">
              <w:rPr>
                <w:vertAlign w:val="subscript"/>
              </w:rPr>
              <w:t xml:space="preserve"> </w:t>
            </w:r>
          </w:p>
        </w:tc>
      </w:tr>
      <w:tr w:rsidR="00DB71C9" w:rsidRPr="0053369F" w14:paraId="703F0853" w14:textId="77777777" w:rsidTr="000A2603">
        <w:trPr>
          <w:jc w:val="center"/>
        </w:trPr>
        <w:tc>
          <w:tcPr>
            <w:tcW w:w="2178" w:type="dxa"/>
            <w:vAlign w:val="center"/>
          </w:tcPr>
          <w:p w14:paraId="7ADE2464" w14:textId="77777777" w:rsidR="00DB71C9" w:rsidRPr="0053369F" w:rsidRDefault="00DB71C9" w:rsidP="00600237">
            <w:pPr>
              <w:pStyle w:val="TAL"/>
            </w:pPr>
            <w:r w:rsidRPr="0053369F">
              <w:t>Measured UE output power test point 1</w:t>
            </w:r>
          </w:p>
        </w:tc>
        <w:tc>
          <w:tcPr>
            <w:tcW w:w="4993" w:type="dxa"/>
            <w:vAlign w:val="center"/>
          </w:tcPr>
          <w:p w14:paraId="37270D89" w14:textId="77777777" w:rsidR="00DB71C9" w:rsidRPr="0053369F" w:rsidRDefault="00DB71C9" w:rsidP="00600237">
            <w:pPr>
              <w:pStyle w:val="TAC"/>
            </w:pPr>
            <w:r w:rsidRPr="0053369F">
              <w:t>-10 dBm ± (7+TT)</w:t>
            </w:r>
          </w:p>
        </w:tc>
      </w:tr>
      <w:tr w:rsidR="00DB71C9" w:rsidRPr="0053369F" w14:paraId="6E0FEEE9" w14:textId="77777777" w:rsidTr="000A2603">
        <w:trPr>
          <w:jc w:val="center"/>
        </w:trPr>
        <w:tc>
          <w:tcPr>
            <w:tcW w:w="2178" w:type="dxa"/>
            <w:vAlign w:val="center"/>
          </w:tcPr>
          <w:p w14:paraId="3D2F43E6" w14:textId="77777777" w:rsidR="00DB71C9" w:rsidRPr="0053369F" w:rsidRDefault="00DB71C9" w:rsidP="00600237">
            <w:pPr>
              <w:pStyle w:val="TAL"/>
            </w:pPr>
            <w:r w:rsidRPr="0053369F">
              <w:t>Measured UE output power test point 2</w:t>
            </w:r>
          </w:p>
        </w:tc>
        <w:tc>
          <w:tcPr>
            <w:tcW w:w="4993" w:type="dxa"/>
            <w:vAlign w:val="center"/>
          </w:tcPr>
          <w:p w14:paraId="594CB02F" w14:textId="77777777" w:rsidR="00DB71C9" w:rsidRPr="0053369F" w:rsidRDefault="00DB71C9" w:rsidP="00600237">
            <w:pPr>
              <w:pStyle w:val="TAC"/>
            </w:pPr>
            <w:r w:rsidRPr="0053369F">
              <w:t>10 dBm ± (6+TT)</w:t>
            </w:r>
          </w:p>
        </w:tc>
      </w:tr>
      <w:tr w:rsidR="00DB71C9" w:rsidRPr="0053369F" w14:paraId="4824CA7A" w14:textId="77777777" w:rsidTr="000A2603">
        <w:trPr>
          <w:jc w:val="center"/>
        </w:trPr>
        <w:tc>
          <w:tcPr>
            <w:tcW w:w="2178" w:type="dxa"/>
            <w:vAlign w:val="center"/>
          </w:tcPr>
          <w:p w14:paraId="744D59CD" w14:textId="77777777" w:rsidR="00DB71C9" w:rsidRPr="0053369F" w:rsidRDefault="00DB71C9" w:rsidP="00600237">
            <w:pPr>
              <w:pStyle w:val="TAL"/>
            </w:pPr>
            <w:r w:rsidRPr="0053369F">
              <w:t>Measured UE output power test point 3</w:t>
            </w:r>
          </w:p>
        </w:tc>
        <w:tc>
          <w:tcPr>
            <w:tcW w:w="4993" w:type="dxa"/>
            <w:vAlign w:val="center"/>
          </w:tcPr>
          <w:p w14:paraId="567B02BC" w14:textId="77777777" w:rsidR="00DB71C9" w:rsidRPr="0053369F" w:rsidRDefault="00DB71C9" w:rsidP="00600237">
            <w:pPr>
              <w:pStyle w:val="TAC"/>
            </w:pPr>
            <w:r w:rsidRPr="0053369F">
              <w:t>15 dBm ± (5+TT)</w:t>
            </w:r>
          </w:p>
        </w:tc>
      </w:tr>
      <w:tr w:rsidR="00DB71C9" w:rsidRPr="0053369F" w14:paraId="3CFC9044" w14:textId="77777777" w:rsidTr="000A2603">
        <w:trPr>
          <w:jc w:val="center"/>
        </w:trPr>
        <w:tc>
          <w:tcPr>
            <w:tcW w:w="2178" w:type="dxa"/>
            <w:vAlign w:val="center"/>
          </w:tcPr>
          <w:p w14:paraId="46787E8A" w14:textId="77777777" w:rsidR="00DB71C9" w:rsidRPr="0053369F" w:rsidRDefault="00DB71C9" w:rsidP="00600237">
            <w:pPr>
              <w:pStyle w:val="TAL"/>
            </w:pPr>
            <w:r w:rsidRPr="0053369F">
              <w:t>Measured UE output power test point 4</w:t>
            </w:r>
          </w:p>
        </w:tc>
        <w:tc>
          <w:tcPr>
            <w:tcW w:w="4993" w:type="dxa"/>
            <w:vAlign w:val="center"/>
          </w:tcPr>
          <w:p w14:paraId="179B5445" w14:textId="77777777" w:rsidR="00DB71C9" w:rsidRPr="0053369F" w:rsidRDefault="00DB71C9" w:rsidP="00600237">
            <w:pPr>
              <w:pStyle w:val="TAC"/>
            </w:pPr>
            <w:r w:rsidRPr="0053369F">
              <w:t>Note 3</w:t>
            </w:r>
          </w:p>
        </w:tc>
      </w:tr>
      <w:tr w:rsidR="00DB71C9" w:rsidRPr="0053369F" w14:paraId="3F31F4AA" w14:textId="77777777" w:rsidTr="00600237">
        <w:trPr>
          <w:jc w:val="center"/>
        </w:trPr>
        <w:tc>
          <w:tcPr>
            <w:tcW w:w="0" w:type="auto"/>
            <w:gridSpan w:val="2"/>
            <w:vAlign w:val="center"/>
          </w:tcPr>
          <w:p w14:paraId="40375932" w14:textId="77777777" w:rsidR="00DB71C9" w:rsidRPr="0053369F" w:rsidRDefault="00DB71C9" w:rsidP="00600237">
            <w:pPr>
              <w:pStyle w:val="TAN"/>
            </w:pPr>
            <w:r w:rsidRPr="0053369F">
              <w:t>Note 1:</w:t>
            </w:r>
            <w:r w:rsidRPr="0053369F">
              <w:tab/>
              <w:t>TT for each frequency and channel bandwidth is specified in Table 6.2.4.5-2.</w:t>
            </w:r>
          </w:p>
          <w:p w14:paraId="26659A7F" w14:textId="77777777" w:rsidR="00DB71C9" w:rsidRPr="0053369F" w:rsidRDefault="00DB71C9" w:rsidP="00600237">
            <w:pPr>
              <w:pStyle w:val="TAN"/>
              <w:rPr>
                <w:rFonts w:eastAsia="SimSun"/>
                <w:lang w:eastAsia="zh-CN"/>
              </w:rPr>
            </w:pPr>
            <w:r w:rsidRPr="0053369F">
              <w:t>Note 2:</w:t>
            </w:r>
            <w:r w:rsidRPr="0053369F">
              <w:tab/>
              <w:t>Power class 3 is default power class unless otherwise stated.</w:t>
            </w:r>
          </w:p>
          <w:p w14:paraId="22E4D0FB" w14:textId="77777777" w:rsidR="00DB71C9" w:rsidRPr="000A2603" w:rsidRDefault="00DB71C9" w:rsidP="00600237">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7A840288" w14:textId="77777777" w:rsidR="00DB71C9" w:rsidRPr="0053369F" w:rsidRDefault="00DB71C9" w:rsidP="00DB71C9"/>
    <w:p w14:paraId="35622760" w14:textId="77777777" w:rsidR="00DB71C9" w:rsidRPr="0053369F" w:rsidRDefault="00DB71C9" w:rsidP="00DB71C9">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DB71C9" w:rsidRPr="0053369F" w14:paraId="20ACB211"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8D4D0B" w14:textId="77777777" w:rsidR="00DB71C9" w:rsidRPr="0053369F" w:rsidRDefault="00DB71C9" w:rsidP="00600237">
            <w:pPr>
              <w:pStyle w:val="TAH"/>
            </w:pPr>
            <w:r w:rsidRPr="0053369F">
              <w:t>NR</w:t>
            </w:r>
          </w:p>
          <w:p w14:paraId="74D15730" w14:textId="77777777" w:rsidR="00DB71C9" w:rsidRPr="0053369F" w:rsidRDefault="00DB71C9" w:rsidP="00600237">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1E0AD57C" w14:textId="77777777" w:rsidR="00DB71C9" w:rsidRPr="0053369F" w:rsidRDefault="00DB71C9" w:rsidP="00600237">
            <w:pPr>
              <w:pStyle w:val="TAH"/>
            </w:pPr>
            <w:r w:rsidRPr="0053369F">
              <w:t>Tolerance (dB)</w:t>
            </w:r>
          </w:p>
        </w:tc>
      </w:tr>
      <w:tr w:rsidR="00DB71C9" w:rsidRPr="0053369F" w14:paraId="576AF255"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7FC9C" w14:textId="77777777" w:rsidR="00DB71C9" w:rsidRPr="0053369F" w:rsidRDefault="00DB71C9" w:rsidP="00600237">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AE2BC9F" w14:textId="77777777" w:rsidR="00DB71C9" w:rsidRPr="0053369F" w:rsidRDefault="00DB71C9" w:rsidP="00600237">
            <w:pPr>
              <w:pStyle w:val="TAC"/>
            </w:pPr>
            <w:r w:rsidRPr="0053369F">
              <w:t>20 dBm ±(2.5+TT)</w:t>
            </w:r>
          </w:p>
        </w:tc>
      </w:tr>
      <w:tr w:rsidR="00DB71C9" w:rsidRPr="0053369F" w14:paraId="504807F0"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DF872A" w14:textId="77777777" w:rsidR="00DB71C9" w:rsidRPr="0053369F" w:rsidRDefault="00DB71C9" w:rsidP="00600237">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66511964" w14:textId="77777777" w:rsidR="00DB71C9" w:rsidRPr="0053369F" w:rsidRDefault="00DB71C9" w:rsidP="00600237">
            <w:pPr>
              <w:pStyle w:val="TAC"/>
            </w:pPr>
            <w:r w:rsidRPr="0053369F">
              <w:t>20 dBm</w:t>
            </w:r>
            <w:r w:rsidRPr="0053369F">
              <w:rPr>
                <w:rFonts w:eastAsia="SimSun"/>
                <w:lang w:eastAsia="zh-CN"/>
              </w:rPr>
              <w:t xml:space="preserve"> </w:t>
            </w:r>
            <w:r w:rsidRPr="0053369F">
              <w:t>±(2.5+TT)</w:t>
            </w:r>
          </w:p>
        </w:tc>
      </w:tr>
      <w:tr w:rsidR="00DB71C9" w:rsidRPr="0053369F" w14:paraId="2C9EC6A7" w14:textId="77777777" w:rsidTr="00600237">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66570A1" w14:textId="77777777" w:rsidR="00DB71C9" w:rsidRPr="0053369F" w:rsidRDefault="00DB71C9" w:rsidP="00600237">
            <w:pPr>
              <w:pStyle w:val="TAN"/>
            </w:pPr>
            <w:r w:rsidRPr="0053369F">
              <w:t>NOTE 1:</w:t>
            </w:r>
            <w:r w:rsidRPr="0053369F">
              <w:tab/>
              <w:t>TT for each frequency and channel bandwidth is specified in Table 6.2.4.5-2.</w:t>
            </w:r>
          </w:p>
        </w:tc>
      </w:tr>
    </w:tbl>
    <w:p w14:paraId="6237B960" w14:textId="77777777" w:rsidR="00DB71C9" w:rsidRPr="0053369F" w:rsidRDefault="00DB71C9" w:rsidP="00DB71C9"/>
    <w:p w14:paraId="0ECF875F" w14:textId="77777777" w:rsidR="00DB71C9" w:rsidRPr="0053369F" w:rsidRDefault="00DB71C9" w:rsidP="00DB71C9">
      <w:pPr>
        <w:rPr>
          <w:rFonts w:eastAsia="SimSun"/>
          <w:lang w:eastAsia="zh-CN"/>
        </w:rPr>
      </w:pPr>
    </w:p>
    <w:p w14:paraId="4A8905C7" w14:textId="77777777" w:rsidR="00DB71C9" w:rsidRPr="0053369F" w:rsidRDefault="00DB71C9" w:rsidP="00DB71C9">
      <w:pPr>
        <w:pStyle w:val="TH"/>
      </w:pPr>
      <w:r w:rsidRPr="0053369F">
        <w:t>Table 6.2.4.5-2: Test Tolerance (Configured transmitted power)</w:t>
      </w:r>
    </w:p>
    <w:p w14:paraId="44D218AC" w14:textId="05AF7AF7" w:rsidR="00DB71C9" w:rsidRDefault="00DB71C9" w:rsidP="00941765">
      <w:r>
        <w:rPr>
          <w:noProof/>
        </w:rPr>
        <w:t>FFS</w:t>
      </w:r>
    </w:p>
    <w:p w14:paraId="1E10A4FA" w14:textId="50CF8946" w:rsidR="004666C3" w:rsidRPr="00204ABA" w:rsidRDefault="004666C3" w:rsidP="004666C3">
      <w:pPr>
        <w:pStyle w:val="Heading3"/>
      </w:pPr>
      <w:r w:rsidRPr="00204ABA">
        <w:t>6.</w:t>
      </w:r>
      <w:r>
        <w:t>3.3</w:t>
      </w:r>
      <w:r w:rsidRPr="00204ABA">
        <w:tab/>
      </w:r>
      <w:r w:rsidRPr="00F7057A">
        <w:t>Transmit on/off time mask</w:t>
      </w:r>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77777777" w:rsidR="004666C3" w:rsidRPr="00204ABA" w:rsidRDefault="004666C3" w:rsidP="004666C3">
      <w:pPr>
        <w:pStyle w:val="EditorsNote"/>
      </w:pPr>
      <w:r w:rsidRPr="00204ABA">
        <w:t>- Test Points analysis is TBD</w:t>
      </w:r>
    </w:p>
    <w:p w14:paraId="687BB30D" w14:textId="77777777" w:rsidR="004666C3" w:rsidRPr="00204ABA" w:rsidRDefault="004666C3" w:rsidP="004666C3">
      <w:pPr>
        <w:pStyle w:val="EditorsNote"/>
      </w:pPr>
      <w:r w:rsidRPr="00204ABA">
        <w:t>- Test configuration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77777777" w:rsidR="004666C3" w:rsidRPr="00A8121B" w:rsidRDefault="004666C3" w:rsidP="004666C3">
      <w:r w:rsidRPr="00A8121B">
        <w:t>Transmission of the wrong power increases interference to other channels, or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77777777" w:rsidR="004666C3" w:rsidRPr="00204ABA" w:rsidRDefault="004666C3" w:rsidP="004666C3">
      <w:pPr>
        <w:pStyle w:val="TH"/>
        <w:rPr>
          <w:lang w:eastAsia="zh-CN"/>
        </w:rPr>
      </w:pPr>
      <w:r w:rsidRPr="00204ABA">
        <w:rPr>
          <w:lang w:eastAsia="zh-CN"/>
        </w:rPr>
        <w:t>FFS</w:t>
      </w:r>
    </w:p>
    <w:p w14:paraId="26C4E12F" w14:textId="4537CC4B" w:rsidR="004666C3" w:rsidRPr="00204ABA" w:rsidRDefault="004666C3" w:rsidP="004666C3">
      <w:pPr>
        <w:pStyle w:val="B1"/>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
      </w:pPr>
      <w:r w:rsidRPr="00204ABA">
        <w:t>4.</w:t>
      </w:r>
      <w:r w:rsidRPr="00204ABA">
        <w:tab/>
        <w:t>The UL Reference Measurement Channel is set according to Table 6.2.2.4.1-1.</w:t>
      </w:r>
    </w:p>
    <w:p w14:paraId="283706FF" w14:textId="77777777" w:rsidR="004666C3" w:rsidRPr="00204ABA" w:rsidRDefault="004666C3" w:rsidP="004666C3">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214370E" w14:textId="77777777" w:rsidR="004666C3" w:rsidRPr="00204ABA" w:rsidRDefault="004666C3" w:rsidP="004666C3">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
      </w:pPr>
      <w:r w:rsidRPr="00E252E4">
        <w:t>3.</w:t>
      </w:r>
      <w:r w:rsidRPr="00E252E4">
        <w:tab/>
        <w:t>ON power sub test:</w:t>
      </w:r>
    </w:p>
    <w:p w14:paraId="29751F55" w14:textId="77777777" w:rsidR="00074A9F" w:rsidRPr="00E252E4" w:rsidRDefault="00074A9F" w:rsidP="00074A9F">
      <w:pPr>
        <w:pStyle w:val="B1"/>
      </w:pPr>
      <w:r w:rsidRPr="00E252E4">
        <w:t>3.1.</w:t>
      </w:r>
      <w:r w:rsidRPr="00E252E4">
        <w:tab/>
        <w:t>Measure the output power of the UE PUSCH transmission during one slot.</w:t>
      </w:r>
    </w:p>
    <w:p w14:paraId="0D3FD1A1" w14:textId="77777777" w:rsidR="00074A9F" w:rsidRPr="00E252E4" w:rsidRDefault="00074A9F" w:rsidP="00074A9F">
      <w:pPr>
        <w:pStyle w:val="B1"/>
      </w:pPr>
      <w:r w:rsidRPr="00E252E4">
        <w:t>4.</w:t>
      </w:r>
      <w:r w:rsidRPr="00E252E4">
        <w:tab/>
        <w:t>OFF power sub test:</w:t>
      </w:r>
    </w:p>
    <w:p w14:paraId="6459C77B" w14:textId="77777777" w:rsidR="00074A9F" w:rsidRPr="00E252E4" w:rsidRDefault="00074A9F" w:rsidP="00074A9F">
      <w:pPr>
        <w:pStyle w:val="B1"/>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95B8436" w14:textId="77777777" w:rsidR="004666C3" w:rsidRPr="00204ABA" w:rsidRDefault="004666C3" w:rsidP="004666C3">
      <w:pPr>
        <w:rPr>
          <w:lang w:eastAsia="zh-CN"/>
        </w:rPr>
      </w:pPr>
      <w:r>
        <w:rPr>
          <w:lang w:eastAsia="zh-CN"/>
        </w:rPr>
        <w:t>FFS</w:t>
      </w: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7777777" w:rsidR="009867A5" w:rsidRPr="00E252E4" w:rsidRDefault="009867A5" w:rsidP="00600237">
            <w:pPr>
              <w:pStyle w:val="TAC"/>
            </w:pPr>
            <w:r w:rsidRPr="00E252E4">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77777777" w:rsidR="009867A5" w:rsidRPr="00E252E4" w:rsidRDefault="009867A5" w:rsidP="00600237">
            <w:pPr>
              <w:pStyle w:val="TAC"/>
            </w:pPr>
            <w:r w:rsidRPr="00E252E4">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77777777" w:rsidR="009867A5" w:rsidRPr="00E252E4" w:rsidRDefault="009867A5" w:rsidP="00600237">
            <w:pPr>
              <w:pStyle w:val="TAC"/>
            </w:pPr>
            <w:r w:rsidRPr="00E252E4">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77777777" w:rsidR="009867A5" w:rsidRPr="00E252E4" w:rsidRDefault="009867A5" w:rsidP="00600237">
            <w:pPr>
              <w:pStyle w:val="TAC"/>
            </w:pPr>
            <w:r w:rsidRPr="00E252E4">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77777777" w:rsidR="009867A5" w:rsidRPr="00E252E4" w:rsidRDefault="009867A5" w:rsidP="00600237">
            <w:pPr>
              <w:pStyle w:val="TAC"/>
            </w:pPr>
            <w:r w:rsidRPr="00E252E4">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77777777" w:rsidR="009867A5" w:rsidRPr="00E252E4" w:rsidRDefault="009867A5" w:rsidP="00600237">
            <w:pPr>
              <w:pStyle w:val="TAC"/>
            </w:pPr>
            <w:r w:rsidRPr="00E252E4">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77777777" w:rsidR="009867A5" w:rsidRPr="00E252E4" w:rsidRDefault="009867A5" w:rsidP="00600237">
            <w:pPr>
              <w:pStyle w:val="TAC"/>
              <w:rPr>
                <w:lang w:val="en-US" w:eastAsia="zh-CN"/>
              </w:rPr>
            </w:pPr>
            <w:r w:rsidRPr="00E252E4">
              <w:rPr>
                <w:rFonts w:hint="eastAsia"/>
                <w:lang w:val="en-US"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77777777" w:rsidR="009867A5" w:rsidRPr="00E252E4" w:rsidRDefault="009867A5" w:rsidP="00600237">
            <w:pPr>
              <w:pStyle w:val="TAC"/>
            </w:pPr>
            <w:r w:rsidRPr="00E252E4">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77777777" w:rsidR="009867A5" w:rsidRPr="00E252E4" w:rsidRDefault="009867A5" w:rsidP="00600237">
            <w:pPr>
              <w:pStyle w:val="TAC"/>
            </w:pPr>
            <w:r w:rsidRPr="00E252E4">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77777777" w:rsidR="009867A5" w:rsidRPr="00E252E4" w:rsidRDefault="009867A5" w:rsidP="00600237">
            <w:pPr>
              <w:pStyle w:val="TAC"/>
            </w:pPr>
            <w:r w:rsidRPr="00E252E4">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77777777" w:rsidR="009867A5" w:rsidRPr="00E252E4" w:rsidRDefault="009867A5" w:rsidP="00600237">
            <w:pPr>
              <w:pStyle w:val="TAC"/>
            </w:pPr>
            <w:r w:rsidRPr="00E252E4">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77777777" w:rsidR="009867A5" w:rsidRPr="00E252E4" w:rsidRDefault="009867A5" w:rsidP="00600237">
            <w:pPr>
              <w:pStyle w:val="TAC"/>
            </w:pPr>
            <w:r w:rsidRPr="00E252E4">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77777777" w:rsidR="009867A5" w:rsidRPr="00E252E4" w:rsidRDefault="009867A5" w:rsidP="00600237">
            <w:pPr>
              <w:pStyle w:val="TAC"/>
            </w:pPr>
            <w:r w:rsidRPr="00E252E4">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77777777" w:rsidR="009867A5" w:rsidRPr="00E252E4" w:rsidRDefault="009867A5" w:rsidP="00600237">
            <w:pPr>
              <w:pStyle w:val="TAC"/>
            </w:pPr>
            <w:r w:rsidRPr="00E252E4">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77777777" w:rsidR="009867A5" w:rsidRPr="00E252E4" w:rsidRDefault="009867A5" w:rsidP="00600237">
            <w:pPr>
              <w:pStyle w:val="TAC"/>
            </w:pPr>
            <w:r w:rsidRPr="00E252E4">
              <w:t>98.31</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p w14:paraId="27C18598" w14:textId="7BB8794A" w:rsidR="009867A5" w:rsidRDefault="009867A5" w:rsidP="009867A5">
      <w:r w:rsidRPr="00DE5E8B">
        <w:t>FFS</w:t>
      </w:r>
    </w:p>
    <w:p w14:paraId="28800F12" w14:textId="5F3B7C74" w:rsidR="00935C52" w:rsidRDefault="00935C52" w:rsidP="00935C52">
      <w:pPr>
        <w:pStyle w:val="Heading2"/>
      </w:pPr>
      <w:r>
        <w:t>6.4</w:t>
      </w:r>
      <w:r>
        <w:tab/>
        <w:t>Transmit signal quality</w:t>
      </w:r>
      <w:bookmarkEnd w:id="728"/>
      <w:bookmarkEnd w:id="729"/>
      <w:bookmarkEnd w:id="730"/>
      <w:bookmarkEnd w:id="731"/>
    </w:p>
    <w:p w14:paraId="53CEE1EE" w14:textId="77777777" w:rsidR="00935C52" w:rsidRDefault="00935C52" w:rsidP="00935C52">
      <w:r>
        <w:t>FFS</w:t>
      </w:r>
    </w:p>
    <w:p w14:paraId="42BE50BC" w14:textId="77777777" w:rsidR="00935C52" w:rsidRDefault="00935C52" w:rsidP="00935C52">
      <w:pPr>
        <w:pStyle w:val="Heading2"/>
      </w:pPr>
      <w:bookmarkStart w:id="788" w:name="_Toc123057937"/>
      <w:bookmarkStart w:id="789" w:name="_Toc124255232"/>
      <w:bookmarkStart w:id="790" w:name="_Toc124255423"/>
      <w:bookmarkStart w:id="791" w:name="_Toc124255560"/>
      <w:r>
        <w:rPr>
          <w:rFonts w:hint="eastAsia"/>
        </w:rPr>
        <w:t>6</w:t>
      </w:r>
      <w:r>
        <w:t>.</w:t>
      </w:r>
      <w:r>
        <w:rPr>
          <w:rFonts w:hint="eastAsia"/>
        </w:rPr>
        <w:t>5</w:t>
      </w:r>
      <w:r>
        <w:tab/>
      </w:r>
      <w:r>
        <w:rPr>
          <w:rFonts w:hint="eastAsia"/>
        </w:rPr>
        <w:t>Output</w:t>
      </w:r>
      <w:r>
        <w:t xml:space="preserve"> RF spectrum emissions</w:t>
      </w:r>
      <w:bookmarkEnd w:id="788"/>
      <w:bookmarkEnd w:id="789"/>
      <w:bookmarkEnd w:id="790"/>
      <w:bookmarkEnd w:id="791"/>
    </w:p>
    <w:p w14:paraId="1A2C1E02" w14:textId="77777777" w:rsidR="00935C52" w:rsidRDefault="00935C52" w:rsidP="00935C52">
      <w:r>
        <w:t>FFS</w:t>
      </w:r>
    </w:p>
    <w:p w14:paraId="2987E0CF" w14:textId="77777777" w:rsidR="00935C52" w:rsidRDefault="00935C52" w:rsidP="00935C52">
      <w:pPr>
        <w:pStyle w:val="Heading3"/>
      </w:pPr>
      <w:bookmarkStart w:id="792" w:name="_Toc104122524"/>
      <w:bookmarkStart w:id="793" w:name="_Toc104205475"/>
      <w:bookmarkStart w:id="794" w:name="_Toc104206682"/>
      <w:bookmarkStart w:id="795" w:name="_Toc104503642"/>
      <w:bookmarkStart w:id="796" w:name="_Toc106127573"/>
      <w:bookmarkStart w:id="797" w:name="_Toc123057938"/>
      <w:bookmarkStart w:id="798" w:name="_Toc124255233"/>
      <w:bookmarkStart w:id="799" w:name="_Toc124255424"/>
      <w:bookmarkStart w:id="800" w:name="_Toc124255561"/>
      <w:r>
        <w:t>6.5.1</w:t>
      </w:r>
      <w:r>
        <w:tab/>
      </w:r>
      <w:bookmarkStart w:id="801" w:name="_Toc97562297"/>
      <w:r>
        <w:t>Occupied bandwidth</w:t>
      </w:r>
      <w:bookmarkEnd w:id="792"/>
      <w:bookmarkEnd w:id="793"/>
      <w:bookmarkEnd w:id="794"/>
      <w:bookmarkEnd w:id="795"/>
      <w:bookmarkEnd w:id="796"/>
      <w:bookmarkEnd w:id="797"/>
      <w:bookmarkEnd w:id="798"/>
      <w:bookmarkEnd w:id="799"/>
      <w:bookmarkEnd w:id="800"/>
      <w:bookmarkEnd w:id="801"/>
    </w:p>
    <w:p w14:paraId="5CC833DF" w14:textId="77777777" w:rsidR="00935C52" w:rsidRDefault="00935C52" w:rsidP="00935C52">
      <w:r>
        <w:t>FFS</w:t>
      </w:r>
    </w:p>
    <w:p w14:paraId="077AE794" w14:textId="77777777" w:rsidR="00935C52" w:rsidRDefault="00935C52" w:rsidP="00935C52">
      <w:pPr>
        <w:pStyle w:val="Heading3"/>
      </w:pPr>
      <w:bookmarkStart w:id="802" w:name="_Toc97562298"/>
      <w:bookmarkStart w:id="803" w:name="_Toc104122525"/>
      <w:bookmarkStart w:id="804" w:name="_Toc104205476"/>
      <w:bookmarkStart w:id="805" w:name="_Toc104206683"/>
      <w:bookmarkStart w:id="806" w:name="_Toc104503643"/>
      <w:bookmarkStart w:id="807" w:name="_Toc106127574"/>
      <w:bookmarkStart w:id="808" w:name="_Toc123057939"/>
      <w:bookmarkStart w:id="809" w:name="_Toc124255234"/>
      <w:bookmarkStart w:id="810" w:name="_Toc124255425"/>
      <w:bookmarkStart w:id="811" w:name="_Toc124255562"/>
      <w:r>
        <w:t>6.5.2</w:t>
      </w:r>
      <w:r>
        <w:tab/>
        <w:t>Out of band emission</w:t>
      </w:r>
      <w:bookmarkEnd w:id="802"/>
      <w:bookmarkEnd w:id="803"/>
      <w:bookmarkEnd w:id="804"/>
      <w:bookmarkEnd w:id="805"/>
      <w:bookmarkEnd w:id="806"/>
      <w:bookmarkEnd w:id="807"/>
      <w:bookmarkEnd w:id="808"/>
      <w:bookmarkEnd w:id="809"/>
      <w:bookmarkEnd w:id="810"/>
      <w:bookmarkEnd w:id="811"/>
    </w:p>
    <w:p w14:paraId="1654EECF" w14:textId="377633A8" w:rsidR="00B21E34" w:rsidRDefault="000D7434" w:rsidP="000D7434">
      <w:pPr>
        <w:pStyle w:val="Heading4"/>
      </w:pPr>
      <w:r>
        <w:t>6.5.2.1</w:t>
      </w:r>
      <w:r>
        <w:tab/>
        <w:t>FFS</w:t>
      </w:r>
    </w:p>
    <w:p w14:paraId="7C6ADF3E" w14:textId="77777777" w:rsidR="00C62099" w:rsidRPr="00204ABA" w:rsidRDefault="00C62099" w:rsidP="00CD1DFB">
      <w:pPr>
        <w:pStyle w:val="Heading4"/>
      </w:pPr>
      <w:bookmarkStart w:id="812" w:name="_Toc121817594"/>
      <w:r w:rsidRPr="00204ABA">
        <w:t>6.</w:t>
      </w:r>
      <w:r>
        <w:t>5.2.2</w:t>
      </w:r>
      <w:r w:rsidRPr="00204ABA">
        <w:tab/>
      </w:r>
      <w:bookmarkEnd w:id="812"/>
      <w:r w:rsidRPr="00B34928">
        <w:t>Spectrum emission mask</w:t>
      </w:r>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3729ED00" w14:textId="77777777" w:rsidR="00C62099" w:rsidRPr="00204ABA" w:rsidRDefault="00C62099" w:rsidP="00C62099">
      <w:pPr>
        <w:pStyle w:val="EditorsNote"/>
      </w:pPr>
      <w:r w:rsidRPr="00204ABA">
        <w:t>- Test Points analysis is TBD</w:t>
      </w:r>
    </w:p>
    <w:p w14:paraId="5E75FD07" w14:textId="77777777" w:rsidR="00C62099" w:rsidRPr="00204ABA" w:rsidRDefault="00C62099" w:rsidP="00C62099">
      <w:pPr>
        <w:pStyle w:val="EditorsNote"/>
      </w:pPr>
      <w:r w:rsidRPr="00204ABA">
        <w:t>- Test configuration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77777777"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7643A67E" w14:textId="77777777" w:rsidR="00C62099" w:rsidRPr="00204ABA" w:rsidRDefault="00C62099" w:rsidP="00C62099">
      <w:pPr>
        <w:pStyle w:val="TH"/>
        <w:rPr>
          <w:lang w:eastAsia="zh-CN"/>
        </w:rPr>
      </w:pPr>
      <w:r w:rsidRPr="00204ABA">
        <w:rPr>
          <w:lang w:eastAsia="zh-CN"/>
        </w:rPr>
        <w:t>FFS</w:t>
      </w:r>
    </w:p>
    <w:p w14:paraId="1C57366C" w14:textId="557A758F" w:rsidR="00C62099" w:rsidRPr="00204ABA" w:rsidRDefault="00C62099" w:rsidP="00C62099">
      <w:pPr>
        <w:pStyle w:val="B1"/>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
      </w:pPr>
      <w:r w:rsidRPr="00204ABA">
        <w:t>4.</w:t>
      </w:r>
      <w:r w:rsidRPr="00204ABA">
        <w:tab/>
        <w:t>The UL Reference Measurement Channel is set according to Table 6.2.2.4.1-1.</w:t>
      </w:r>
    </w:p>
    <w:p w14:paraId="0164B9BD" w14:textId="77777777" w:rsidR="00C62099" w:rsidRPr="00204ABA" w:rsidRDefault="00C62099" w:rsidP="00C62099">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103648C7" w14:textId="5CFAA733" w:rsidR="00C62099" w:rsidRPr="00204ABA" w:rsidRDefault="00C62099" w:rsidP="00C62099">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r w:rsidR="00153AEA">
        <w:t>12</w:t>
      </w:r>
      <w:r w:rsidRPr="00204ABA">
        <w:t>] clause 4.5. Message contents are defined in clause</w:t>
      </w:r>
      <w:r w:rsidRPr="00204ABA">
        <w:rPr>
          <w:rFonts w:ascii="SimSun" w:hAnsi="SimSun"/>
          <w:lang w:eastAsia="zh-CN"/>
        </w:rPr>
        <w:t xml:space="preserve"> </w:t>
      </w:r>
      <w:r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ABCA091" w14:textId="77777777" w:rsidR="00C62099" w:rsidRPr="00204ABA" w:rsidRDefault="00C62099" w:rsidP="00C62099">
      <w:pPr>
        <w:rPr>
          <w:lang w:eastAsia="zh-CN"/>
        </w:rPr>
      </w:pPr>
      <w:r>
        <w:rPr>
          <w:lang w:eastAsia="zh-CN"/>
        </w:rPr>
        <w:t>FFS</w:t>
      </w: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813" w:name="_Hlk506586519"/>
      <w:r w:rsidRPr="009B2DA9">
        <w:t>6.2.2.5-1</w:t>
      </w:r>
      <w:bookmarkEnd w:id="813"/>
      <w:r w:rsidRPr="009B2DA9">
        <w:t>, and the power of any UE emission shall fulfil requirements in Table 6.5.2.2.5-1.</w:t>
      </w:r>
    </w:p>
    <w:p w14:paraId="61E9CB8E" w14:textId="77777777" w:rsidR="007B2C1C" w:rsidRPr="009B2DA9" w:rsidRDefault="007B2C1C" w:rsidP="007B2C1C">
      <w:pPr>
        <w:pStyle w:val="TH"/>
      </w:pPr>
      <w:r w:rsidRPr="009B2DA9">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B2C1C" w:rsidRPr="009B2DA9" w14:paraId="260BA583" w14:textId="77777777" w:rsidTr="0060023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303CA" w14:textId="77777777" w:rsidR="007B2C1C" w:rsidRPr="009B2DA9" w:rsidRDefault="007B2C1C" w:rsidP="00600237">
            <w:pPr>
              <w:pStyle w:val="TAH"/>
            </w:pPr>
            <w:r w:rsidRPr="009B2DA9">
              <w:t>Δf</w:t>
            </w:r>
            <w:r w:rsidRPr="009B2DA9">
              <w:rPr>
                <w:vertAlign w:val="subscript"/>
              </w:rPr>
              <w:t>OOB</w:t>
            </w:r>
            <w:r w:rsidRPr="009B2DA9">
              <w:t> </w:t>
            </w:r>
            <w:r w:rsidRPr="009B2DA9">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54A39" w14:textId="77777777" w:rsidR="007B2C1C" w:rsidRPr="009B2DA9" w:rsidRDefault="007B2C1C" w:rsidP="00600237">
            <w:pPr>
              <w:pStyle w:val="TAH"/>
              <w:jc w:val="left"/>
            </w:pPr>
            <w:r w:rsidRPr="009B2DA9">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9D77DA" w14:textId="77777777" w:rsidR="007B2C1C" w:rsidRPr="009B2DA9" w:rsidRDefault="007B2C1C" w:rsidP="00600237">
            <w:pPr>
              <w:pStyle w:val="TAH"/>
              <w:jc w:val="left"/>
            </w:pPr>
            <w:r w:rsidRPr="009B2DA9">
              <w:t>Measurement bandwidth</w:t>
            </w:r>
          </w:p>
        </w:tc>
      </w:tr>
      <w:tr w:rsidR="007B2C1C" w:rsidRPr="009B2DA9" w14:paraId="2CFB6273" w14:textId="77777777" w:rsidTr="000A2603">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7D958B9" w14:textId="77777777" w:rsidR="007B2C1C" w:rsidRPr="009B2DA9" w:rsidRDefault="007B2C1C" w:rsidP="00600237">
            <w:pPr>
              <w:pStyle w:val="TAH"/>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8BA5" w14:textId="77777777" w:rsidR="007B2C1C" w:rsidRPr="009B2DA9" w:rsidRDefault="007B2C1C" w:rsidP="00600237">
            <w:pPr>
              <w:pStyle w:val="TAH"/>
              <w:jc w:val="left"/>
            </w:pPr>
            <w:r w:rsidRPr="009B2DA9">
              <w:t>5</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531BFF" w14:textId="77777777" w:rsidR="007B2C1C" w:rsidRPr="009B2DA9" w:rsidRDefault="007B2C1C" w:rsidP="00600237">
            <w:pPr>
              <w:pStyle w:val="TAH"/>
              <w:jc w:val="left"/>
            </w:pPr>
            <w:r w:rsidRPr="009B2DA9">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65E46C" w14:textId="77777777" w:rsidR="007B2C1C" w:rsidRPr="009B2DA9" w:rsidRDefault="007B2C1C" w:rsidP="00600237">
            <w:pPr>
              <w:pStyle w:val="TAH"/>
              <w:jc w:val="left"/>
            </w:pPr>
            <w:r w:rsidRPr="009B2DA9">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8F8D474" w14:textId="77777777" w:rsidR="007B2C1C" w:rsidRPr="009B2DA9" w:rsidRDefault="007B2C1C" w:rsidP="00600237">
            <w:pPr>
              <w:pStyle w:val="TAH"/>
              <w:jc w:val="left"/>
            </w:pPr>
          </w:p>
        </w:tc>
      </w:tr>
      <w:tr w:rsidR="007B2C1C" w:rsidRPr="009B2DA9" w14:paraId="1F0B5EAE"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C965E" w14:textId="77777777" w:rsidR="007B2C1C" w:rsidRPr="009B2DA9" w:rsidRDefault="007B2C1C" w:rsidP="00600237">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215DA7"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12B0C6"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14855A" w14:textId="77777777" w:rsidR="007B2C1C" w:rsidRPr="009B2DA9" w:rsidRDefault="007B2C1C" w:rsidP="00600237">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CBD6A" w14:textId="77777777" w:rsidR="007B2C1C" w:rsidRPr="009B2DA9" w:rsidRDefault="007B2C1C" w:rsidP="00600237">
            <w:pPr>
              <w:pStyle w:val="TAC"/>
              <w:jc w:val="left"/>
            </w:pPr>
            <w:r w:rsidRPr="009B2DA9">
              <w:t>1 % of channel BW</w:t>
            </w:r>
          </w:p>
        </w:tc>
      </w:tr>
      <w:tr w:rsidR="007B2C1C" w:rsidRPr="009B2DA9" w14:paraId="3F4E7044"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3C0484" w14:textId="77777777" w:rsidR="007B2C1C" w:rsidRPr="009B2DA9" w:rsidRDefault="007B2C1C" w:rsidP="00600237">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86047C" w14:textId="77777777" w:rsidR="007B2C1C" w:rsidRPr="009B2DA9" w:rsidRDefault="007B2C1C" w:rsidP="00600237">
            <w:pPr>
              <w:pStyle w:val="TAC"/>
              <w:jc w:val="left"/>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66DC4A" w14:textId="77777777" w:rsidR="007B2C1C" w:rsidRPr="009B2DA9" w:rsidRDefault="007B2C1C" w:rsidP="00600237">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DFB84" w14:textId="77777777" w:rsidR="007B2C1C" w:rsidRPr="009B2DA9" w:rsidRDefault="007B2C1C" w:rsidP="00600237">
            <w:pPr>
              <w:pStyle w:val="TAC"/>
              <w:jc w:val="left"/>
            </w:pPr>
            <w:r w:rsidRPr="009B2DA9">
              <w:t xml:space="preserve">-24 </w:t>
            </w:r>
            <w:r w:rsidRPr="009B2DA9">
              <w:rPr>
                <w:lang w:eastAsia="zh-CN"/>
              </w:rPr>
              <w:t>+</w:t>
            </w:r>
            <w:r w:rsidRPr="009B2DA9">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46E1BA" w14:textId="77777777" w:rsidR="007B2C1C" w:rsidRPr="009B2DA9" w:rsidRDefault="007B2C1C" w:rsidP="00600237">
            <w:pPr>
              <w:pStyle w:val="TAC"/>
              <w:jc w:val="left"/>
            </w:pPr>
            <w:r w:rsidRPr="009B2DA9">
              <w:t>30 kHz</w:t>
            </w:r>
          </w:p>
        </w:tc>
      </w:tr>
      <w:tr w:rsidR="007B2C1C" w:rsidRPr="009B2DA9" w14:paraId="5E995BD5"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35B66C" w14:textId="77777777" w:rsidR="007B2C1C" w:rsidRPr="009B2DA9" w:rsidRDefault="007B2C1C" w:rsidP="00600237">
            <w:pPr>
              <w:pStyle w:val="TAC"/>
            </w:pPr>
            <w:r w:rsidRPr="009B2DA9">
              <w:t>± 1-5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A41F49" w14:textId="77777777" w:rsidR="007B2C1C" w:rsidRPr="009B2DA9" w:rsidRDefault="007B2C1C" w:rsidP="00600237">
            <w:pPr>
              <w:pStyle w:val="TAC"/>
              <w:jc w:val="left"/>
            </w:pPr>
            <w:r w:rsidRPr="009B2DA9">
              <w:t xml:space="preserve">-10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50E306" w14:textId="77777777" w:rsidR="007B2C1C" w:rsidRPr="009B2DA9" w:rsidRDefault="007B2C1C" w:rsidP="00600237">
            <w:pPr>
              <w:pStyle w:val="TAC"/>
              <w:jc w:val="left"/>
            </w:pPr>
            <w:r w:rsidRPr="009B2DA9">
              <w:t xml:space="preserve">-10 </w:t>
            </w:r>
            <w:r w:rsidRPr="009B2DA9">
              <w:rPr>
                <w:lang w:eastAsia="zh-CN"/>
              </w:rPr>
              <w:t>+</w:t>
            </w:r>
            <w:r w:rsidRPr="009B2DA9">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223D2A" w14:textId="77777777" w:rsidR="007B2C1C" w:rsidRPr="009B2DA9" w:rsidRDefault="007B2C1C" w:rsidP="00600237">
            <w:pPr>
              <w:pStyle w:val="TAC"/>
              <w:jc w:val="left"/>
            </w:pPr>
          </w:p>
          <w:p w14:paraId="0B9141E3" w14:textId="77777777" w:rsidR="007B2C1C" w:rsidRPr="009B2DA9" w:rsidRDefault="007B2C1C" w:rsidP="00600237">
            <w:pPr>
              <w:pStyle w:val="TAC"/>
              <w:jc w:val="left"/>
            </w:pPr>
            <w:r w:rsidRPr="009B2DA9">
              <w:t>1 MHz</w:t>
            </w:r>
          </w:p>
        </w:tc>
      </w:tr>
      <w:tr w:rsidR="007B2C1C" w:rsidRPr="009B2DA9" w14:paraId="7D3E9F95"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4E753" w14:textId="77777777" w:rsidR="007B2C1C" w:rsidRPr="009B2DA9" w:rsidRDefault="007B2C1C" w:rsidP="00600237">
            <w:pPr>
              <w:pStyle w:val="TAC"/>
            </w:pPr>
            <w:r w:rsidRPr="009B2DA9">
              <w:t>± 5-6</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0B390B"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FEF5" w14:textId="77777777" w:rsidR="007B2C1C" w:rsidRPr="009B2DA9" w:rsidRDefault="007B2C1C" w:rsidP="00600237">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D1D0467" w14:textId="77777777" w:rsidR="007B2C1C" w:rsidRPr="009B2DA9" w:rsidRDefault="007B2C1C" w:rsidP="00600237">
            <w:pPr>
              <w:pStyle w:val="TAC"/>
              <w:jc w:val="left"/>
            </w:pPr>
          </w:p>
        </w:tc>
      </w:tr>
      <w:tr w:rsidR="007B2C1C" w:rsidRPr="009B2DA9" w14:paraId="50B2C48F"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7D11DC" w14:textId="77777777" w:rsidR="007B2C1C" w:rsidRPr="009B2DA9" w:rsidRDefault="007B2C1C" w:rsidP="00600237">
            <w:pPr>
              <w:pStyle w:val="TAC"/>
            </w:pPr>
            <w:r w:rsidRPr="009B2DA9">
              <w:t>± 6-10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231324" w14:textId="77777777" w:rsidR="007B2C1C" w:rsidRPr="009B2DA9" w:rsidRDefault="007B2C1C" w:rsidP="00600237">
            <w:pPr>
              <w:pStyle w:val="TAC"/>
              <w:jc w:val="left"/>
            </w:pPr>
            <w:r w:rsidRPr="009B2DA9">
              <w:t xml:space="preserve">-25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A22D56" w14:textId="77777777" w:rsidR="007B2C1C" w:rsidRPr="009B2DA9" w:rsidRDefault="007B2C1C" w:rsidP="00600237">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3B20D3E" w14:textId="77777777" w:rsidR="007B2C1C" w:rsidRPr="009B2DA9" w:rsidRDefault="007B2C1C" w:rsidP="00600237">
            <w:pPr>
              <w:pStyle w:val="TAC"/>
              <w:jc w:val="left"/>
            </w:pPr>
          </w:p>
        </w:tc>
      </w:tr>
      <w:tr w:rsidR="007B2C1C" w:rsidRPr="009B2DA9" w14:paraId="400D81DA"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2B9543" w14:textId="77777777" w:rsidR="007B2C1C" w:rsidRPr="009B2DA9" w:rsidRDefault="007B2C1C" w:rsidP="00600237">
            <w:pPr>
              <w:pStyle w:val="TAC"/>
            </w:pPr>
            <w:r w:rsidRPr="009B2DA9">
              <w:t>± 5-BW</w:t>
            </w:r>
            <w:r w:rsidRPr="009B2DA9">
              <w:rPr>
                <w:vertAlign w:val="subscript"/>
              </w:rPr>
              <w:t>Channel</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0A1A16" w14:textId="77777777" w:rsidR="007B2C1C" w:rsidRPr="009B2DA9" w:rsidRDefault="007B2C1C" w:rsidP="00600237">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978374"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99ABB39" w14:textId="77777777" w:rsidR="007B2C1C" w:rsidRPr="009B2DA9" w:rsidRDefault="007B2C1C" w:rsidP="00600237">
            <w:pPr>
              <w:pStyle w:val="TAC"/>
              <w:jc w:val="left"/>
            </w:pPr>
          </w:p>
        </w:tc>
      </w:tr>
      <w:tr w:rsidR="007B2C1C" w:rsidRPr="009B2DA9" w14:paraId="15B3792B"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B63AE" w14:textId="77777777" w:rsidR="007B2C1C" w:rsidRPr="009B2DA9" w:rsidRDefault="007B2C1C" w:rsidP="00600237">
            <w:pPr>
              <w:pStyle w:val="TAC"/>
            </w:pPr>
            <w:r w:rsidRPr="009B2DA9">
              <w:t>± BW</w:t>
            </w:r>
            <w:r w:rsidRPr="009B2DA9">
              <w:rPr>
                <w:vertAlign w:val="subscript"/>
              </w:rPr>
              <w:t>Channel</w:t>
            </w:r>
            <w:r w:rsidRPr="009B2DA9">
              <w:t>-(BW</w:t>
            </w:r>
            <w:r w:rsidRPr="009B2DA9">
              <w:rPr>
                <w:vertAlign w:val="subscript"/>
              </w:rPr>
              <w:t>Channel</w:t>
            </w:r>
            <w:r w:rsidRPr="009B2DA9">
              <w:t>+5)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6C0219" w14:textId="77777777" w:rsidR="007B2C1C" w:rsidRPr="009B2DA9" w:rsidRDefault="007B2C1C" w:rsidP="00600237">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994489" w14:textId="77777777" w:rsidR="007B2C1C" w:rsidRPr="009B2DA9" w:rsidRDefault="007B2C1C" w:rsidP="00600237">
            <w:pPr>
              <w:pStyle w:val="TAC"/>
              <w:jc w:val="left"/>
            </w:pPr>
            <w:r w:rsidRPr="009B2DA9">
              <w:t xml:space="preserve">-25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2E7123D" w14:textId="77777777" w:rsidR="007B2C1C" w:rsidRPr="009B2DA9" w:rsidRDefault="007B2C1C" w:rsidP="00600237">
            <w:pPr>
              <w:pStyle w:val="TAC"/>
              <w:jc w:val="left"/>
            </w:pPr>
          </w:p>
        </w:tc>
      </w:tr>
      <w:tr w:rsidR="007B2C1C" w:rsidRPr="006970B6" w14:paraId="3D591D88" w14:textId="77777777" w:rsidTr="0060023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3C1348" w14:textId="77777777" w:rsidR="007B2C1C" w:rsidRPr="009B2DA9" w:rsidRDefault="007B2C1C" w:rsidP="00600237">
            <w:pPr>
              <w:pStyle w:val="TAN"/>
            </w:pPr>
            <w:r w:rsidRPr="009B2DA9">
              <w:t>Note 1:</w:t>
            </w:r>
            <w:r w:rsidRPr="009B2DA9">
              <w:tab/>
              <w:t>The first and last measurement position with a 30 kHz filter is at Δf</w:t>
            </w:r>
            <w:r w:rsidRPr="009B2DA9">
              <w:rPr>
                <w:vertAlign w:val="subscript"/>
              </w:rPr>
              <w:t>OOB</w:t>
            </w:r>
            <w:r w:rsidRPr="009B2DA9">
              <w:t xml:space="preserve"> equals to 0.015 MHz and 0.985 MHz.</w:t>
            </w:r>
          </w:p>
          <w:p w14:paraId="18BC6E86" w14:textId="77777777" w:rsidR="007B2C1C" w:rsidRPr="009B2DA9" w:rsidRDefault="007B2C1C" w:rsidP="00600237">
            <w:pPr>
              <w:pStyle w:val="TAN"/>
            </w:pPr>
            <w:r w:rsidRPr="009B2DA9">
              <w:t>Note 2:</w:t>
            </w:r>
            <w:r w:rsidRPr="009B2DA9">
              <w:tab/>
              <w:t>At the boundary of spectrum emission limit, the first and last measurement position with a 1 MHz filter is the inside of +0.5MHz and -0.5MHz, respectively.</w:t>
            </w:r>
          </w:p>
          <w:p w14:paraId="0FE8DB75" w14:textId="77777777" w:rsidR="007B2C1C" w:rsidRPr="009B2DA9" w:rsidRDefault="007B2C1C" w:rsidP="00600237">
            <w:pPr>
              <w:pStyle w:val="TAN"/>
            </w:pPr>
            <w:r w:rsidRPr="009B2DA9">
              <w:t>Note 3:</w:t>
            </w:r>
            <w:r w:rsidRPr="009B2DA9">
              <w:tab/>
              <w:t>The measurements are to be performed above the upper edge of the channel and below the lower edge of the channel.</w:t>
            </w:r>
          </w:p>
          <w:p w14:paraId="7337C3A2" w14:textId="77777777" w:rsidR="007B2C1C" w:rsidRPr="006970B6" w:rsidRDefault="007B2C1C" w:rsidP="00600237">
            <w:pPr>
              <w:pStyle w:val="TAN"/>
            </w:pPr>
            <w:r w:rsidRPr="009B2DA9">
              <w:t>Note 4:</w:t>
            </w:r>
            <w:r w:rsidRPr="009B2DA9">
              <w:tab/>
              <w:t>TT for each frequency and channel bandwidth is specified in Table 6.5.2.2.5-2.</w:t>
            </w:r>
          </w:p>
        </w:tc>
      </w:tr>
    </w:tbl>
    <w:p w14:paraId="1ECEB1AA" w14:textId="77777777" w:rsidR="007B2C1C" w:rsidRDefault="007B2C1C" w:rsidP="007B2C1C">
      <w:pPr>
        <w:pStyle w:val="TH"/>
      </w:pPr>
    </w:p>
    <w:p w14:paraId="7A8296A1" w14:textId="77777777" w:rsidR="007B2C1C" w:rsidRDefault="007B2C1C" w:rsidP="007B2C1C">
      <w:pPr>
        <w:pStyle w:val="TH"/>
      </w:pPr>
      <w:r w:rsidRPr="006970B6">
        <w:t>Table 6.5.2.2.5-2: Test Tolerance (Spectrum Emission Mask)</w:t>
      </w:r>
    </w:p>
    <w:p w14:paraId="7ED99073" w14:textId="77777777" w:rsidR="007B2C1C" w:rsidRPr="005C097E" w:rsidRDefault="007B2C1C" w:rsidP="000A2603">
      <w:pPr>
        <w:pStyle w:val="TH"/>
        <w:jc w:val="left"/>
      </w:pPr>
      <w:r w:rsidRPr="005C097E">
        <w:rPr>
          <w:rFonts w:ascii="Times New Roman" w:hAnsi="Times New Roman"/>
          <w:b w:val="0"/>
        </w:rPr>
        <w:t xml:space="preserve">FFS </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814" w:name="_Toc97562299"/>
      <w:bookmarkStart w:id="815" w:name="_Toc104122532"/>
      <w:bookmarkStart w:id="816" w:name="_Toc104205483"/>
      <w:bookmarkStart w:id="817" w:name="_Toc104206690"/>
      <w:bookmarkStart w:id="818" w:name="_Toc104503650"/>
      <w:bookmarkStart w:id="819" w:name="_Toc106127581"/>
      <w:bookmarkStart w:id="820" w:name="_Toc123057946"/>
      <w:bookmarkStart w:id="821" w:name="_Toc124255241"/>
      <w:bookmarkStart w:id="822" w:name="_Toc124255432"/>
      <w:bookmarkStart w:id="823" w:name="_Toc124255569"/>
      <w:r>
        <w:t>6.5.2.3</w:t>
      </w:r>
      <w:r>
        <w:tab/>
        <w:t>FFS</w:t>
      </w:r>
    </w:p>
    <w:p w14:paraId="19A88057" w14:textId="77777777" w:rsidR="00C43E0B" w:rsidRDefault="00C43E0B" w:rsidP="00C43E0B">
      <w:pPr>
        <w:pStyle w:val="Heading3"/>
      </w:pPr>
      <w:r w:rsidRPr="00204ABA">
        <w:t>6.</w:t>
      </w:r>
      <w:r>
        <w:t>5.2.4</w:t>
      </w:r>
      <w:r w:rsidRPr="00204ABA">
        <w:tab/>
      </w:r>
      <w:r w:rsidRPr="00D16946">
        <w:t>Adjacent channel leakage ratio</w:t>
      </w:r>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77777777" w:rsidR="00C43E0B" w:rsidRDefault="00C43E0B" w:rsidP="00CD1DFB">
      <w:pPr>
        <w:pStyle w:val="Heading4"/>
      </w:pPr>
      <w:r w:rsidRPr="00204ABA">
        <w:t>6.</w:t>
      </w:r>
      <w:r>
        <w:t>5.2.4.1</w:t>
      </w:r>
      <w:r>
        <w:tab/>
      </w:r>
      <w:r>
        <w:tab/>
      </w:r>
      <w:r>
        <w:tab/>
        <w:t xml:space="preserve">NR </w:t>
      </w:r>
      <w:r w:rsidRPr="00D16946">
        <w:t>Adjacent channel leakage ratio</w:t>
      </w:r>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77777777" w:rsidR="00C43E0B" w:rsidRPr="00204ABA" w:rsidRDefault="00C43E0B" w:rsidP="00C43E0B">
      <w:pPr>
        <w:pStyle w:val="EditorsNote"/>
      </w:pPr>
      <w:r w:rsidRPr="00204ABA">
        <w:t>- Test Points analysis is TBD</w:t>
      </w:r>
    </w:p>
    <w:p w14:paraId="02A9486C" w14:textId="77777777" w:rsidR="00C43E0B" w:rsidRPr="00204ABA" w:rsidRDefault="00C43E0B" w:rsidP="00C43E0B">
      <w:pPr>
        <w:pStyle w:val="EditorsNote"/>
      </w:pPr>
      <w:r w:rsidRPr="00204ABA">
        <w:t>- Test configuration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82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824"/>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5E7C5B">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5E7C5B">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77777777" w:rsidR="00C43E0B" w:rsidRPr="00204ABA" w:rsidRDefault="00C43E0B" w:rsidP="00C43E0B">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0241F05A" w14:textId="77777777" w:rsidR="00C43E0B" w:rsidRPr="00204ABA" w:rsidRDefault="00C43E0B" w:rsidP="00C43E0B">
      <w:pPr>
        <w:pStyle w:val="TH"/>
        <w:rPr>
          <w:lang w:eastAsia="zh-CN"/>
        </w:rPr>
      </w:pPr>
      <w:r w:rsidRPr="00204ABA">
        <w:rPr>
          <w:lang w:eastAsia="zh-CN"/>
        </w:rPr>
        <w:t>FFS</w:t>
      </w:r>
    </w:p>
    <w:p w14:paraId="36AE6E2F" w14:textId="5528815D" w:rsidR="00C43E0B" w:rsidRPr="00204ABA" w:rsidRDefault="00C43E0B" w:rsidP="00C43E0B">
      <w:pPr>
        <w:pStyle w:val="B1"/>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
      </w:pPr>
      <w:r w:rsidRPr="00204ABA">
        <w:t>4.</w:t>
      </w:r>
      <w:r w:rsidRPr="00204ABA">
        <w:tab/>
        <w:t>The UL Reference Measurement Channel is set according to Table 6.2.2.4.1-1.</w:t>
      </w:r>
    </w:p>
    <w:p w14:paraId="3ED0D50E"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C8A5B7E" w14:textId="2FC76DD2"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w:t>
      </w:r>
      <w:r w:rsidR="006E09DD">
        <w:t xml:space="preserve"> according to TS 38.508-1</w:t>
      </w:r>
      <w:r w:rsidRPr="00204ABA">
        <w:t xml:space="preserve"> </w:t>
      </w:r>
      <w:r>
        <w:t>[</w:t>
      </w:r>
      <w:r w:rsidR="006E09DD">
        <w:t>12</w:t>
      </w:r>
      <w:r>
        <w:t>]</w:t>
      </w:r>
      <w:r w:rsidR="006E09DD">
        <w:t xml:space="preserve"> clause 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r w:rsidR="007E55DA">
        <w:t>12</w:t>
      </w:r>
      <w:r w:rsidRPr="00204ABA">
        <w:t>] clause 4.5. Message contents are defined in clause</w:t>
      </w:r>
      <w:r w:rsidRPr="00204ABA">
        <w:rPr>
          <w:rFonts w:ascii="SimSun" w:hAnsi="SimSun"/>
          <w:lang w:eastAsia="zh-CN"/>
        </w:rPr>
        <w:t xml:space="preserve"> </w:t>
      </w:r>
      <w:r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
      </w:pPr>
      <w:r w:rsidRPr="00F00D2F">
        <w:t>4.</w:t>
      </w:r>
      <w:r w:rsidRPr="00F00D2F">
        <w:tab/>
        <w:t>Measure the rectangular filtered mean power for the assigned NR channel.</w:t>
      </w:r>
    </w:p>
    <w:p w14:paraId="459280B1" w14:textId="77777777" w:rsidR="003A617D" w:rsidRPr="00F00D2F" w:rsidRDefault="003A617D" w:rsidP="003A617D">
      <w:pPr>
        <w:pStyle w:val="B1"/>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3ACE28E9" w14:textId="77777777" w:rsidR="00C43E0B" w:rsidRPr="00204ABA" w:rsidRDefault="00C43E0B" w:rsidP="00C43E0B">
      <w:pPr>
        <w:rPr>
          <w:lang w:eastAsia="zh-CN"/>
        </w:rPr>
      </w:pPr>
      <w:r>
        <w:rPr>
          <w:lang w:eastAsia="zh-CN"/>
        </w:rPr>
        <w:t>FFS</w:t>
      </w: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600237">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600237">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77777777" w:rsidR="0003610B" w:rsidRPr="00F00D2F" w:rsidRDefault="0003610B" w:rsidP="00600237">
            <w:pPr>
              <w:pStyle w:val="TAC"/>
            </w:pPr>
            <w:r w:rsidRPr="00F00D2F">
              <w:t>30 dB</w:t>
            </w:r>
          </w:p>
        </w:tc>
      </w:tr>
    </w:tbl>
    <w:p w14:paraId="29EE1336" w14:textId="77777777" w:rsidR="0003610B" w:rsidRPr="00F00D2F" w:rsidRDefault="0003610B" w:rsidP="0003610B">
      <w:pPr>
        <w:pStyle w:val="TH"/>
      </w:pPr>
    </w:p>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77777777" w:rsidR="00C43E0B" w:rsidRDefault="00C43E0B" w:rsidP="00CD1DFB">
      <w:pPr>
        <w:pStyle w:val="Heading4"/>
      </w:pPr>
      <w:r w:rsidRPr="00204ABA">
        <w:t>6.</w:t>
      </w:r>
      <w:r>
        <w:t>5.2.4.2</w:t>
      </w:r>
      <w:r>
        <w:tab/>
      </w:r>
      <w:r>
        <w:tab/>
      </w:r>
      <w:r>
        <w:tab/>
        <w:t xml:space="preserve">UTRA </w:t>
      </w:r>
      <w:r w:rsidRPr="00D16946">
        <w:t>Adjacent channel leakage ratio</w:t>
      </w:r>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5E7C5B">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5E7C5B">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5E7C5B">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
      </w:pPr>
      <w:r w:rsidRPr="00204ABA">
        <w:t>4.</w:t>
      </w:r>
      <w:r w:rsidRPr="00204ABA">
        <w:tab/>
        <w:t>The UL Reference Measurement Channel is set according to Table 6.2.2.4.1-1.</w:t>
      </w:r>
    </w:p>
    <w:p w14:paraId="0708B01B"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r>
        <w:t>6.5.3</w:t>
      </w:r>
      <w:r>
        <w:tab/>
        <w:t>Spurious emission</w:t>
      </w:r>
      <w:bookmarkEnd w:id="814"/>
      <w:bookmarkEnd w:id="815"/>
      <w:bookmarkEnd w:id="816"/>
      <w:bookmarkEnd w:id="817"/>
      <w:bookmarkEnd w:id="818"/>
      <w:bookmarkEnd w:id="819"/>
      <w:bookmarkEnd w:id="820"/>
      <w:bookmarkEnd w:id="821"/>
      <w:bookmarkEnd w:id="822"/>
      <w:bookmarkEnd w:id="823"/>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825" w:name="_Toc97562300"/>
      <w:bookmarkStart w:id="826" w:name="_Toc104122533"/>
      <w:bookmarkStart w:id="827" w:name="_Toc104205484"/>
      <w:bookmarkStart w:id="828" w:name="_Toc104206691"/>
      <w:bookmarkStart w:id="829" w:name="_Toc104503651"/>
      <w:bookmarkStart w:id="830" w:name="_Toc106127582"/>
      <w:bookmarkStart w:id="831" w:name="_Toc123057947"/>
      <w:bookmarkStart w:id="832" w:name="_Toc124255242"/>
      <w:bookmarkStart w:id="833" w:name="_Toc124255433"/>
      <w:bookmarkStart w:id="834" w:name="_Toc124255570"/>
      <w:r>
        <w:t>6.5.3.1</w:t>
      </w:r>
      <w:r>
        <w:tab/>
      </w:r>
      <w:bookmarkEnd w:id="825"/>
      <w:r>
        <w:t>General spurious emissions</w:t>
      </w:r>
      <w:bookmarkEnd w:id="826"/>
      <w:bookmarkEnd w:id="827"/>
      <w:bookmarkEnd w:id="828"/>
      <w:bookmarkEnd w:id="829"/>
      <w:bookmarkEnd w:id="830"/>
      <w:bookmarkEnd w:id="831"/>
      <w:bookmarkEnd w:id="832"/>
      <w:bookmarkEnd w:id="833"/>
      <w:bookmarkEnd w:id="834"/>
    </w:p>
    <w:p w14:paraId="1DD983BB" w14:textId="77777777" w:rsidR="00935C52" w:rsidRDefault="00935C52" w:rsidP="00935C52">
      <w:pPr>
        <w:pStyle w:val="EditorsNote"/>
      </w:pPr>
      <w:bookmarkStart w:id="835"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36" w:name="_Toc27478177"/>
      <w:bookmarkStart w:id="837" w:name="_Toc36226889"/>
      <w:bookmarkStart w:id="838" w:name="_Toc44324174"/>
      <w:bookmarkStart w:id="839" w:name="_Toc52990368"/>
      <w:bookmarkStart w:id="840" w:name="_Toc60823567"/>
      <w:bookmarkStart w:id="841" w:name="_Toc60825489"/>
      <w:bookmarkEnd w:id="835"/>
      <w:r>
        <w:t>6.5.3.1.1</w:t>
      </w:r>
      <w:r>
        <w:tab/>
        <w:t>Test purpose</w:t>
      </w:r>
      <w:bookmarkEnd w:id="836"/>
      <w:bookmarkEnd w:id="837"/>
      <w:bookmarkEnd w:id="838"/>
      <w:bookmarkEnd w:id="839"/>
      <w:bookmarkEnd w:id="840"/>
      <w:bookmarkEnd w:id="841"/>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42" w:name="_Toc27478178"/>
      <w:bookmarkStart w:id="843" w:name="_Toc36226890"/>
      <w:bookmarkStart w:id="844" w:name="_Toc44324175"/>
      <w:bookmarkStart w:id="845" w:name="_Toc52990369"/>
      <w:bookmarkStart w:id="846" w:name="_Toc60823568"/>
      <w:bookmarkStart w:id="847" w:name="_Toc60825490"/>
      <w:r>
        <w:t>6.5.3.1.2</w:t>
      </w:r>
      <w:r>
        <w:tab/>
        <w:t>Test applicability</w:t>
      </w:r>
      <w:bookmarkEnd w:id="842"/>
      <w:bookmarkEnd w:id="843"/>
      <w:bookmarkEnd w:id="844"/>
      <w:bookmarkEnd w:id="845"/>
      <w:bookmarkEnd w:id="846"/>
      <w:bookmarkEnd w:id="847"/>
    </w:p>
    <w:p w14:paraId="4DF46052" w14:textId="77777777" w:rsidR="00935C52" w:rsidRDefault="00935C52" w:rsidP="00935C52">
      <w:pPr>
        <w:rPr>
          <w:rFonts w:eastAsia="SimSun"/>
        </w:rPr>
      </w:pPr>
      <w:bookmarkStart w:id="848" w:name="_Hlk127468380"/>
      <w:r>
        <w:t>The requirements of this test apply to all types of NR Power Class 3 UE release 17 and forward that support satellite access operation</w:t>
      </w:r>
      <w:bookmarkEnd w:id="848"/>
      <w:r>
        <w:rPr>
          <w:rFonts w:eastAsia="SimSun"/>
        </w:rPr>
        <w:t>.</w:t>
      </w:r>
    </w:p>
    <w:p w14:paraId="332018AF" w14:textId="77777777" w:rsidR="00935C52" w:rsidRDefault="00935C52" w:rsidP="00935C52">
      <w:pPr>
        <w:pStyle w:val="H6"/>
      </w:pPr>
      <w:bookmarkStart w:id="849" w:name="_Toc27478179"/>
      <w:bookmarkStart w:id="850" w:name="_Toc36226891"/>
      <w:bookmarkStart w:id="851" w:name="_Toc44324176"/>
      <w:bookmarkStart w:id="852" w:name="_Toc52990370"/>
      <w:bookmarkStart w:id="853" w:name="_Toc60823569"/>
      <w:bookmarkStart w:id="854" w:name="_Toc60825491"/>
      <w:r>
        <w:t>6.5.3.1.3</w:t>
      </w:r>
      <w:r>
        <w:tab/>
        <w:t>Minimum conformance requirements</w:t>
      </w:r>
      <w:bookmarkEnd w:id="849"/>
      <w:bookmarkEnd w:id="850"/>
      <w:bookmarkEnd w:id="851"/>
      <w:bookmarkEnd w:id="852"/>
      <w:bookmarkEnd w:id="853"/>
      <w:bookmarkEnd w:id="854"/>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55" w:name="_Toc27478180"/>
      <w:bookmarkStart w:id="856" w:name="_Toc36226892"/>
      <w:bookmarkStart w:id="857" w:name="_Toc44324177"/>
      <w:bookmarkStart w:id="858" w:name="_Toc52990371"/>
      <w:bookmarkStart w:id="859" w:name="_Toc60823570"/>
      <w:bookmarkStart w:id="860" w:name="_Toc60825492"/>
      <w:r>
        <w:t>6.5.3.1.4</w:t>
      </w:r>
      <w:r>
        <w:tab/>
        <w:t>Test description</w:t>
      </w:r>
      <w:bookmarkEnd w:id="855"/>
      <w:bookmarkEnd w:id="856"/>
      <w:bookmarkEnd w:id="857"/>
      <w:bookmarkEnd w:id="858"/>
      <w:bookmarkEnd w:id="859"/>
      <w:bookmarkEnd w:id="860"/>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61" w:name="_Hlk513652897"/>
      <w:r>
        <w:t>Table 5.3.5-1</w:t>
      </w:r>
      <w:bookmarkEnd w:id="861"/>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7942AD28" w14:textId="77777777" w:rsidR="00935C52" w:rsidRDefault="00935C52" w:rsidP="00935C52">
      <w:pPr>
        <w:pStyle w:val="TH"/>
        <w:rPr>
          <w:lang w:eastAsia="zh-CN"/>
        </w:rPr>
      </w:pPr>
      <w:bookmarkStart w:id="862" w:name="_Hlk507671847"/>
      <w:r>
        <w:t>Table 6.5.3.1.4.1-1: Test Configuration T</w:t>
      </w:r>
      <w:r>
        <w:rPr>
          <w:lang w:eastAsia="zh-CN"/>
        </w:rPr>
        <w:t>able</w:t>
      </w:r>
    </w:p>
    <w:p w14:paraId="0DF9D8F0" w14:textId="2CA2AE3F" w:rsidR="00935C52" w:rsidRDefault="00935C52" w:rsidP="00935C52">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935C52">
      <w:pPr>
        <w:jc w:val="center"/>
      </w:pPr>
    </w:p>
    <w:p w14:paraId="450416F9" w14:textId="780379E7" w:rsidR="00935C52" w:rsidRDefault="00935C52" w:rsidP="00935C52">
      <w:pPr>
        <w:pStyle w:val="B1"/>
      </w:pPr>
      <w:r>
        <w:t>1.</w:t>
      </w:r>
      <w:r>
        <w:tab/>
        <w:t>Connect the SS to the UE antenna connectors as shown in TS 38.508-1 [</w:t>
      </w:r>
      <w:r w:rsidR="009B5DF6">
        <w:t>12</w:t>
      </w:r>
      <w:r>
        <w:t xml:space="preserve">] Annex A, </w:t>
      </w:r>
      <w:bookmarkStart w:id="863" w:name="_Hlk127471829"/>
      <w:r>
        <w:t>Figure [TBD] for TE diagram and section A.3.2 for UE diagram.</w:t>
      </w:r>
      <w:bookmarkEnd w:id="863"/>
    </w:p>
    <w:p w14:paraId="48F2399B" w14:textId="38689D03" w:rsidR="00935C52" w:rsidRDefault="00935C52" w:rsidP="00935C52">
      <w:pPr>
        <w:pStyle w:val="B1"/>
      </w:pPr>
      <w:r>
        <w:t>2.</w:t>
      </w:r>
      <w:r>
        <w:tab/>
        <w:t>The parameter settings for the cell are set up according to TS 38.508-1 [</w:t>
      </w:r>
      <w:r w:rsidR="00FA0529">
        <w:t>12</w:t>
      </w:r>
      <w:r>
        <w:t>] subclause 4.4.3.</w:t>
      </w:r>
    </w:p>
    <w:p w14:paraId="0F98BF69" w14:textId="77777777" w:rsidR="00935C52" w:rsidRDefault="00935C52" w:rsidP="00935C52">
      <w:pPr>
        <w:pStyle w:val="B1"/>
      </w:pPr>
      <w:r>
        <w:t>3.</w:t>
      </w:r>
      <w:r>
        <w:tab/>
        <w:t xml:space="preserve">Downlink signals are initially set up according to </w:t>
      </w:r>
      <w:bookmarkStart w:id="864" w:name="_Hlk127471863"/>
      <w:r>
        <w:t>Annex [TBD]</w:t>
      </w:r>
    </w:p>
    <w:bookmarkEnd w:id="864"/>
    <w:p w14:paraId="71F3D949" w14:textId="77777777" w:rsidR="00935C52" w:rsidRDefault="00935C52" w:rsidP="00935C52">
      <w:pPr>
        <w:pStyle w:val="B1"/>
      </w:pPr>
      <w:r>
        <w:t>4.</w:t>
      </w:r>
      <w:r>
        <w:tab/>
        <w:t>The UL Reference Measurement channels are set according to Table 6.5.3.1.4.1-1.</w:t>
      </w:r>
    </w:p>
    <w:p w14:paraId="32E3C3ED" w14:textId="77777777" w:rsidR="00935C52" w:rsidRDefault="00935C52" w:rsidP="00935C52">
      <w:pPr>
        <w:pStyle w:val="B1"/>
      </w:pPr>
      <w:r>
        <w:t>5.</w:t>
      </w:r>
      <w:r>
        <w:tab/>
        <w:t xml:space="preserve">Propagation conditions are set according to Annex </w:t>
      </w:r>
      <w:bookmarkStart w:id="865" w:name="_Hlk517549223"/>
      <w:r>
        <w:t>[</w:t>
      </w:r>
      <w:bookmarkStart w:id="866" w:name="_Hlk127471983"/>
      <w:r>
        <w:t>TBD</w:t>
      </w:r>
      <w:bookmarkEnd w:id="866"/>
      <w:r>
        <w:t>].</w:t>
      </w:r>
      <w:bookmarkEnd w:id="865"/>
      <w:r>
        <w:t xml:space="preserve"> </w:t>
      </w:r>
    </w:p>
    <w:p w14:paraId="66E01F0E" w14:textId="205C4CF1" w:rsidR="00935C52" w:rsidRDefault="00935C52" w:rsidP="00935C52">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sidR="00FA0529">
        <w:t>12</w:t>
      </w:r>
      <w:r>
        <w:t>] clause 4.5. Message contents are defined in clause 6.5.3.1.4.3.</w:t>
      </w:r>
      <w:bookmarkEnd w:id="862"/>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867" w:name="_Toc27478181"/>
      <w:bookmarkStart w:id="868" w:name="_Toc36226893"/>
      <w:bookmarkStart w:id="869" w:name="_Toc44324178"/>
      <w:bookmarkStart w:id="870" w:name="_Toc52990372"/>
      <w:bookmarkStart w:id="871" w:name="_Toc60823571"/>
      <w:bookmarkStart w:id="872" w:name="_Toc60825493"/>
      <w:r>
        <w:rPr>
          <w:snapToGrid w:val="0"/>
        </w:rPr>
        <w:t>6.5.3.1.5</w:t>
      </w:r>
      <w:r>
        <w:rPr>
          <w:snapToGrid w:val="0"/>
        </w:rPr>
        <w:tab/>
      </w:r>
      <w:r>
        <w:t>Test requirement</w:t>
      </w:r>
      <w:bookmarkEnd w:id="867"/>
      <w:bookmarkEnd w:id="868"/>
      <w:bookmarkEnd w:id="869"/>
      <w:bookmarkEnd w:id="870"/>
      <w:bookmarkEnd w:id="871"/>
      <w:bookmarkEnd w:id="872"/>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73" w:name="_Toc27478336"/>
      <w:bookmarkStart w:id="874" w:name="_Toc36227050"/>
      <w:bookmarkStart w:id="875" w:name="_Toc123057959"/>
      <w:bookmarkStart w:id="876" w:name="_Toc124256652"/>
      <w:r>
        <w:t>6.5.3.2</w:t>
      </w:r>
      <w:r>
        <w:tab/>
        <w:t>Spurious emissions for UE co-existence</w:t>
      </w:r>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DA872F7" w14:textId="77777777" w:rsidR="00695633" w:rsidRDefault="00695633" w:rsidP="00695633">
      <w:pPr>
        <w:pStyle w:val="EditorsNote"/>
      </w:pPr>
      <w:r>
        <w:t>- Test Points analysis is TBD</w:t>
      </w:r>
    </w:p>
    <w:p w14:paraId="524F5AE6" w14:textId="77777777" w:rsidR="00695633" w:rsidRDefault="00695633" w:rsidP="00695633">
      <w:pPr>
        <w:pStyle w:val="EditorsNote"/>
      </w:pPr>
      <w:r>
        <w:t>- Test configuration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pPr>
            <w:r>
              <w:t>NOTE 1:</w:t>
            </w:r>
            <w:r>
              <w:tab/>
              <w:t xml:space="preserve">The protected NR or E-UTRA bands are specified in clause 5.2 from 3GPP TS 38.101-1 [11]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5.2.2-1 in 3GPP TS 38.101-1 [11]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77777777" w:rsidR="00695633" w:rsidRDefault="00695633" w:rsidP="00695633">
      <w:pPr>
        <w:jc w:val="center"/>
      </w:pPr>
      <w:r>
        <w:t>FFS</w:t>
      </w:r>
    </w:p>
    <w:p w14:paraId="59874B0C" w14:textId="77777777" w:rsidR="00695633" w:rsidRDefault="00695633" w:rsidP="00695633">
      <w:pPr>
        <w:pStyle w:val="B1"/>
      </w:pPr>
      <w:r>
        <w:t>1.</w:t>
      </w:r>
      <w:r>
        <w:tab/>
        <w:t>Connect the SS to the UE antenna connectors as shown in TS 38.508-1 [TBD] Annex A, Figure [TBD] for TE diagram and section A.3.2 for UE diagram.</w:t>
      </w:r>
    </w:p>
    <w:p w14:paraId="3656FB3A" w14:textId="77777777" w:rsidR="00695633" w:rsidRDefault="00695633" w:rsidP="00695633">
      <w:pPr>
        <w:pStyle w:val="B1"/>
      </w:pPr>
      <w:r>
        <w:t>2.</w:t>
      </w:r>
      <w:r>
        <w:tab/>
        <w:t>The parameter settings for the cell are set up according to TS 38.508-1 [TBD] subclause 4.4.3.</w:t>
      </w:r>
    </w:p>
    <w:p w14:paraId="41F0C12D" w14:textId="77777777" w:rsidR="00695633" w:rsidRDefault="00695633" w:rsidP="00695633">
      <w:pPr>
        <w:pStyle w:val="B1"/>
      </w:pPr>
      <w:r>
        <w:t>3.</w:t>
      </w:r>
      <w:r>
        <w:tab/>
        <w:t>Downlink signals are initially set up according to Annex [TBD]</w:t>
      </w:r>
    </w:p>
    <w:p w14:paraId="4C2FC4C5" w14:textId="77777777" w:rsidR="00695633" w:rsidRDefault="00695633" w:rsidP="00695633">
      <w:pPr>
        <w:pStyle w:val="B1"/>
      </w:pPr>
      <w:r>
        <w:t>4.</w:t>
      </w:r>
      <w:r>
        <w:tab/>
        <w:t>The UL Reference Measurement channels are set according to Table 6.5.3.2.4.1-1.</w:t>
      </w:r>
    </w:p>
    <w:p w14:paraId="5F9CA935" w14:textId="77777777" w:rsidR="00695633" w:rsidRDefault="00695633" w:rsidP="00695633">
      <w:pPr>
        <w:pStyle w:val="B1"/>
      </w:pPr>
      <w:r>
        <w:t>5.</w:t>
      </w:r>
      <w:r>
        <w:tab/>
        <w:t xml:space="preserve">Propagation conditions are set according to Annex [TBD]. </w:t>
      </w:r>
    </w:p>
    <w:p w14:paraId="181448D2" w14:textId="77777777" w:rsidR="00695633" w:rsidRDefault="00695633" w:rsidP="0069563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77777777" w:rsidR="00695633" w:rsidRDefault="00695633" w:rsidP="00695633">
      <w:pPr>
        <w:rPr>
          <w:lang w:eastAsia="zh-CN"/>
        </w:rPr>
      </w:pPr>
      <w:r>
        <w:t>Message contents are according to TS 38.508-1 [5] subclause 4.6.</w:t>
      </w:r>
    </w:p>
    <w:p w14:paraId="34A47000" w14:textId="77777777" w:rsidR="00695633" w:rsidRDefault="00695633" w:rsidP="00695633">
      <w:pPr>
        <w:pStyle w:val="H6"/>
      </w:pPr>
      <w:r>
        <w:rPr>
          <w:snapToGrid w:val="0"/>
        </w:rPr>
        <w:t>6.5.3.1.5</w:t>
      </w:r>
      <w:r>
        <w:rPr>
          <w:snapToGrid w:val="0"/>
        </w:rPr>
        <w:tab/>
      </w:r>
      <w:r>
        <w:t>Test requirement</w:t>
      </w:r>
    </w:p>
    <w:p w14:paraId="23697CCE" w14:textId="77777777" w:rsidR="00695633" w:rsidRDefault="00695633" w:rsidP="00695633">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20E5A548" w14:textId="77777777" w:rsidR="00695633" w:rsidRDefault="00695633" w:rsidP="00695633">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50288B6" w14:textId="77777777" w:rsidR="00695633" w:rsidRDefault="00695633" w:rsidP="00695633">
      <w:r>
        <w:t xml:space="preserve">The measured average power of spurious emission, derived in step </w:t>
      </w:r>
      <w:r>
        <w:rPr>
          <w:lang w:eastAsia="zh-CN"/>
        </w:rPr>
        <w:t>3</w:t>
      </w:r>
      <w:r>
        <w:t>, shall not exceed the described value in Table 6.5.3.1.5-1.</w:t>
      </w:r>
    </w:p>
    <w:p w14:paraId="6D436184" w14:textId="77777777" w:rsidR="00695633" w:rsidRDefault="00695633" w:rsidP="00695633">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trPr>
        <w:tc>
          <w:tcPr>
            <w:tcW w:w="2152" w:type="dxa"/>
            <w:vAlign w:val="center"/>
          </w:tcPr>
          <w:p w14:paraId="4D00F605" w14:textId="77777777" w:rsidR="00695633" w:rsidRDefault="00695633" w:rsidP="005E7C5B">
            <w:pPr>
              <w:pStyle w:val="TAH"/>
            </w:pPr>
            <w:r>
              <w:t>requency Range</w:t>
            </w:r>
          </w:p>
        </w:tc>
        <w:tc>
          <w:tcPr>
            <w:tcW w:w="1522" w:type="dxa"/>
            <w:vAlign w:val="center"/>
          </w:tcPr>
          <w:p w14:paraId="38EAFB67" w14:textId="77777777" w:rsidR="00695633" w:rsidRDefault="00695633" w:rsidP="005E7C5B">
            <w:pPr>
              <w:pStyle w:val="TAH"/>
            </w:pPr>
            <w:r>
              <w:t>Maximum Level</w:t>
            </w:r>
          </w:p>
        </w:tc>
        <w:tc>
          <w:tcPr>
            <w:tcW w:w="2262" w:type="dxa"/>
            <w:vAlign w:val="center"/>
          </w:tcPr>
          <w:p w14:paraId="29BB733D" w14:textId="77777777" w:rsidR="00695633" w:rsidRDefault="00695633" w:rsidP="005E7C5B">
            <w:pPr>
              <w:pStyle w:val="TAH"/>
            </w:pPr>
            <w:r>
              <w:t>Measurement bandwidth</w:t>
            </w:r>
          </w:p>
        </w:tc>
        <w:tc>
          <w:tcPr>
            <w:tcW w:w="868" w:type="dxa"/>
            <w:vAlign w:val="center"/>
          </w:tcPr>
          <w:p w14:paraId="1740B651" w14:textId="77777777" w:rsidR="00695633" w:rsidRDefault="00695633" w:rsidP="005E7C5B">
            <w:pPr>
              <w:pStyle w:val="TAH"/>
            </w:pPr>
            <w:r>
              <w:t>NOTE</w:t>
            </w:r>
          </w:p>
        </w:tc>
      </w:tr>
      <w:tr w:rsidR="00695633" w14:paraId="2E5326F9" w14:textId="77777777" w:rsidTr="005E7C5B">
        <w:trPr>
          <w:trHeight w:val="187"/>
          <w:jc w:val="center"/>
        </w:trPr>
        <w:tc>
          <w:tcPr>
            <w:tcW w:w="2152" w:type="dxa"/>
            <w:vAlign w:val="center"/>
          </w:tcPr>
          <w:p w14:paraId="7637274D" w14:textId="77777777" w:rsidR="00695633" w:rsidRDefault="00695633" w:rsidP="005E7C5B">
            <w:pPr>
              <w:pStyle w:val="TAC"/>
            </w:pPr>
            <w:r>
              <w:t>9 kHz ≤ f &lt; 150 kHz</w:t>
            </w:r>
          </w:p>
        </w:tc>
        <w:tc>
          <w:tcPr>
            <w:tcW w:w="1522" w:type="dxa"/>
            <w:vAlign w:val="center"/>
          </w:tcPr>
          <w:p w14:paraId="3CEBACDC" w14:textId="77777777" w:rsidR="00695633" w:rsidRDefault="00695633" w:rsidP="005E7C5B">
            <w:pPr>
              <w:pStyle w:val="TAC"/>
            </w:pPr>
            <w:r>
              <w:t>-36 dBm</w:t>
            </w:r>
          </w:p>
        </w:tc>
        <w:tc>
          <w:tcPr>
            <w:tcW w:w="2262" w:type="dxa"/>
            <w:vAlign w:val="center"/>
          </w:tcPr>
          <w:p w14:paraId="38533F60" w14:textId="77777777" w:rsidR="00695633" w:rsidRDefault="00695633" w:rsidP="005E7C5B">
            <w:pPr>
              <w:pStyle w:val="TAC"/>
            </w:pPr>
            <w:r>
              <w:t>1 kHz</w:t>
            </w:r>
          </w:p>
        </w:tc>
        <w:tc>
          <w:tcPr>
            <w:tcW w:w="868" w:type="dxa"/>
            <w:vAlign w:val="center"/>
          </w:tcPr>
          <w:p w14:paraId="6CB31C57" w14:textId="77777777" w:rsidR="00695633" w:rsidRDefault="00695633" w:rsidP="005E7C5B">
            <w:pPr>
              <w:pStyle w:val="TAC"/>
            </w:pPr>
          </w:p>
        </w:tc>
      </w:tr>
      <w:tr w:rsidR="00695633" w14:paraId="0523E18A" w14:textId="77777777" w:rsidTr="005E7C5B">
        <w:trPr>
          <w:trHeight w:val="187"/>
          <w:jc w:val="center"/>
        </w:trPr>
        <w:tc>
          <w:tcPr>
            <w:tcW w:w="2152" w:type="dxa"/>
            <w:vAlign w:val="center"/>
          </w:tcPr>
          <w:p w14:paraId="470AF18D" w14:textId="77777777" w:rsidR="00695633" w:rsidRDefault="00695633" w:rsidP="005E7C5B">
            <w:pPr>
              <w:pStyle w:val="TAC"/>
            </w:pPr>
            <w:r>
              <w:t>150 kHz ≤ f &lt; 30 MHz</w:t>
            </w:r>
          </w:p>
        </w:tc>
        <w:tc>
          <w:tcPr>
            <w:tcW w:w="1522" w:type="dxa"/>
            <w:vAlign w:val="center"/>
          </w:tcPr>
          <w:p w14:paraId="09E198ED" w14:textId="77777777" w:rsidR="00695633" w:rsidRDefault="00695633" w:rsidP="005E7C5B">
            <w:pPr>
              <w:pStyle w:val="TAC"/>
            </w:pPr>
            <w:r>
              <w:t>-36 dBm</w:t>
            </w:r>
          </w:p>
        </w:tc>
        <w:tc>
          <w:tcPr>
            <w:tcW w:w="2262" w:type="dxa"/>
            <w:vAlign w:val="center"/>
          </w:tcPr>
          <w:p w14:paraId="2EB46263" w14:textId="77777777" w:rsidR="00695633" w:rsidRDefault="00695633" w:rsidP="005E7C5B">
            <w:pPr>
              <w:pStyle w:val="TAC"/>
            </w:pPr>
            <w:r>
              <w:t>10 kHz</w:t>
            </w:r>
          </w:p>
        </w:tc>
        <w:tc>
          <w:tcPr>
            <w:tcW w:w="868" w:type="dxa"/>
            <w:vAlign w:val="center"/>
          </w:tcPr>
          <w:p w14:paraId="592F42D6" w14:textId="77777777" w:rsidR="00695633" w:rsidRDefault="00695633" w:rsidP="005E7C5B">
            <w:pPr>
              <w:pStyle w:val="TAC"/>
            </w:pPr>
          </w:p>
        </w:tc>
      </w:tr>
      <w:tr w:rsidR="00695633" w14:paraId="16E4CF13" w14:textId="77777777" w:rsidTr="005E7C5B">
        <w:trPr>
          <w:trHeight w:val="187"/>
          <w:jc w:val="center"/>
        </w:trPr>
        <w:tc>
          <w:tcPr>
            <w:tcW w:w="2152" w:type="dxa"/>
            <w:vAlign w:val="center"/>
          </w:tcPr>
          <w:p w14:paraId="4C901DC9" w14:textId="77777777" w:rsidR="00695633" w:rsidRDefault="00695633" w:rsidP="005E7C5B">
            <w:pPr>
              <w:pStyle w:val="TAC"/>
            </w:pPr>
            <w:r>
              <w:t>30 MHz ≤ f &lt; 1000 MHz</w:t>
            </w:r>
          </w:p>
        </w:tc>
        <w:tc>
          <w:tcPr>
            <w:tcW w:w="1522" w:type="dxa"/>
            <w:vAlign w:val="center"/>
          </w:tcPr>
          <w:p w14:paraId="4FD379C4" w14:textId="77777777" w:rsidR="00695633" w:rsidRDefault="00695633" w:rsidP="005E7C5B">
            <w:pPr>
              <w:pStyle w:val="TAC"/>
            </w:pPr>
            <w:r>
              <w:t>-36 dBm</w:t>
            </w:r>
          </w:p>
        </w:tc>
        <w:tc>
          <w:tcPr>
            <w:tcW w:w="2262" w:type="dxa"/>
            <w:vAlign w:val="center"/>
          </w:tcPr>
          <w:p w14:paraId="7EF3348F" w14:textId="77777777" w:rsidR="00695633" w:rsidRDefault="00695633" w:rsidP="005E7C5B">
            <w:pPr>
              <w:pStyle w:val="TAC"/>
            </w:pPr>
            <w:r>
              <w:t>100 kHz</w:t>
            </w:r>
          </w:p>
        </w:tc>
        <w:tc>
          <w:tcPr>
            <w:tcW w:w="868" w:type="dxa"/>
            <w:vAlign w:val="center"/>
          </w:tcPr>
          <w:p w14:paraId="5334426A" w14:textId="77777777" w:rsidR="00695633" w:rsidRDefault="00695633" w:rsidP="005E7C5B">
            <w:pPr>
              <w:pStyle w:val="TAC"/>
            </w:pPr>
          </w:p>
        </w:tc>
      </w:tr>
      <w:tr w:rsidR="00695633" w14:paraId="62526086" w14:textId="77777777" w:rsidTr="005E7C5B">
        <w:trPr>
          <w:trHeight w:val="187"/>
          <w:jc w:val="center"/>
        </w:trPr>
        <w:tc>
          <w:tcPr>
            <w:tcW w:w="2152" w:type="dxa"/>
            <w:vAlign w:val="center"/>
          </w:tcPr>
          <w:p w14:paraId="62E8DB53" w14:textId="77777777" w:rsidR="00695633" w:rsidRDefault="00695633"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1A32EDAD" w14:textId="77777777" w:rsidR="00695633" w:rsidRDefault="00695633" w:rsidP="005E7C5B">
            <w:pPr>
              <w:pStyle w:val="TAC"/>
            </w:pPr>
            <w:r>
              <w:t>-30 dBm</w:t>
            </w:r>
          </w:p>
        </w:tc>
        <w:tc>
          <w:tcPr>
            <w:tcW w:w="2262" w:type="dxa"/>
            <w:vAlign w:val="center"/>
          </w:tcPr>
          <w:p w14:paraId="2ED4B641" w14:textId="77777777" w:rsidR="00695633" w:rsidRDefault="00695633" w:rsidP="005E7C5B">
            <w:pPr>
              <w:pStyle w:val="TAC"/>
            </w:pPr>
            <w:r>
              <w:t>1 MHz</w:t>
            </w:r>
          </w:p>
        </w:tc>
        <w:tc>
          <w:tcPr>
            <w:tcW w:w="868" w:type="dxa"/>
            <w:vAlign w:val="center"/>
          </w:tcPr>
          <w:p w14:paraId="31609C21" w14:textId="77777777" w:rsidR="00695633" w:rsidRDefault="00695633" w:rsidP="005E7C5B">
            <w:pPr>
              <w:pStyle w:val="TAC"/>
            </w:pPr>
          </w:p>
        </w:tc>
      </w:tr>
    </w:tbl>
    <w:p w14:paraId="69DFBC12" w14:textId="77777777" w:rsidR="00695633" w:rsidRDefault="00695633" w:rsidP="00CD1DFB"/>
    <w:p w14:paraId="30CF1017" w14:textId="57F99A97" w:rsidR="00BE2B18" w:rsidRDefault="00BE2B18" w:rsidP="00BE2B18">
      <w:pPr>
        <w:pStyle w:val="Heading1"/>
      </w:pPr>
      <w:r>
        <w:t>7</w:t>
      </w:r>
      <w:r>
        <w:tab/>
        <w:t>Receiver characteristics</w:t>
      </w:r>
      <w:bookmarkEnd w:id="873"/>
      <w:bookmarkEnd w:id="874"/>
    </w:p>
    <w:p w14:paraId="793063EC" w14:textId="77777777" w:rsidR="00BE2B18" w:rsidRDefault="00BE2B18" w:rsidP="00BE2B18">
      <w:pPr>
        <w:pStyle w:val="Heading2"/>
      </w:pPr>
      <w:bookmarkStart w:id="877" w:name="_Toc27478337"/>
      <w:bookmarkStart w:id="878" w:name="_Toc36227051"/>
      <w:r>
        <w:t>7.1</w:t>
      </w:r>
      <w:r>
        <w:tab/>
        <w:t>General</w:t>
      </w:r>
      <w:bookmarkEnd w:id="877"/>
      <w:bookmarkEnd w:id="878"/>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730D2C2F" w14:textId="77777777"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879" w:name="_Toc27478338"/>
      <w:bookmarkStart w:id="880" w:name="_Toc36227052"/>
      <w:r>
        <w:t>7.2</w:t>
      </w:r>
      <w:r>
        <w:tab/>
        <w:t>Diversity characteristics</w:t>
      </w:r>
      <w:bookmarkEnd w:id="879"/>
      <w:bookmarkEnd w:id="880"/>
    </w:p>
    <w:p w14:paraId="3FFFEDDE" w14:textId="77777777" w:rsidR="00BE2B18" w:rsidRDefault="00BE2B18" w:rsidP="00BE2B18">
      <w:bookmarkStart w:id="881" w:name="_Toc27478339"/>
      <w:bookmarkStart w:id="882"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581649E4" w14:textId="77777777" w:rsidR="00BE2B18" w:rsidRDefault="00BE2B18" w:rsidP="00BE2B18">
      <w:r>
        <w:t>The above rules apply for all clauses with the exception of clause 7.9.</w:t>
      </w:r>
    </w:p>
    <w:p w14:paraId="6A1D9C8C" w14:textId="77777777" w:rsidR="00BE2B18" w:rsidRDefault="00BE2B18" w:rsidP="00BE2B18"/>
    <w:p w14:paraId="0D0B9635" w14:textId="77777777" w:rsidR="00BE2B18" w:rsidRDefault="00BE2B18" w:rsidP="00BE2B18">
      <w:pPr>
        <w:pStyle w:val="Heading2"/>
      </w:pPr>
      <w:r>
        <w:t>7.3</w:t>
      </w:r>
      <w:r>
        <w:tab/>
        <w:t>Reference sensitivity</w:t>
      </w:r>
      <w:bookmarkEnd w:id="881"/>
      <w:bookmarkEnd w:id="882"/>
    </w:p>
    <w:p w14:paraId="375E770A" w14:textId="77777777" w:rsidR="00BE2B18" w:rsidRDefault="00BE2B18" w:rsidP="00BE2B18">
      <w:pPr>
        <w:pStyle w:val="Heading3"/>
      </w:pPr>
      <w:bookmarkStart w:id="883" w:name="_Toc27478340"/>
      <w:bookmarkStart w:id="884" w:name="_Toc36227054"/>
      <w:r>
        <w:t>7.3.1</w:t>
      </w:r>
      <w:r>
        <w:tab/>
        <w:t>General</w:t>
      </w:r>
      <w:bookmarkEnd w:id="883"/>
      <w:bookmarkEnd w:id="884"/>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885" w:name="_Toc27478341"/>
      <w:bookmarkStart w:id="886" w:name="_Toc36227055"/>
      <w:r>
        <w:t>7.3.2</w:t>
      </w:r>
      <w:r>
        <w:tab/>
        <w:t>Reference sensitivity power level</w:t>
      </w:r>
      <w:bookmarkEnd w:id="885"/>
      <w:bookmarkEnd w:id="886"/>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77777777" w:rsidR="00BE2B18" w:rsidRDefault="00BE2B18" w:rsidP="00BE2B18">
      <w:pPr>
        <w:pStyle w:val="EditorsNote"/>
      </w:pPr>
      <w:r>
        <w:t>- Test Points analysis is TBD</w:t>
      </w:r>
    </w:p>
    <w:p w14:paraId="7A1A3220" w14:textId="77777777" w:rsidR="00BE2B18" w:rsidRDefault="00BE2B18" w:rsidP="00BE2B18">
      <w:pPr>
        <w:pStyle w:val="EditorsNote"/>
      </w:pPr>
      <w:r>
        <w:t>- Test configuration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887" w:name="_Toc27478342"/>
      <w:bookmarkStart w:id="888" w:name="_Toc36227056"/>
      <w:r>
        <w:t>7.3.2.1</w:t>
      </w:r>
      <w:r>
        <w:tab/>
        <w:t>Test purpose</w:t>
      </w:r>
      <w:bookmarkEnd w:id="887"/>
      <w:bookmarkEnd w:id="888"/>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889" w:name="_Toc27478343"/>
      <w:bookmarkStart w:id="890" w:name="_Toc36227057"/>
      <w:r>
        <w:t>7.3.2.2</w:t>
      </w:r>
      <w:r>
        <w:tab/>
        <w:t>Test applicability</w:t>
      </w:r>
      <w:bookmarkEnd w:id="889"/>
      <w:bookmarkEnd w:id="890"/>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891" w:name="_Toc27478344"/>
      <w:bookmarkStart w:id="892" w:name="_Toc36227058"/>
      <w:r>
        <w:t>7.3.2.3</w:t>
      </w:r>
      <w:r>
        <w:tab/>
        <w:t>Minimum conformance requirements</w:t>
      </w:r>
      <w:bookmarkEnd w:id="891"/>
      <w:bookmarkEnd w:id="892"/>
    </w:p>
    <w:p w14:paraId="463E7041" w14:textId="77777777" w:rsidR="00BE2B18" w:rsidRDefault="00BE2B18" w:rsidP="00BE2B18">
      <w:bookmarkStart w:id="893"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894" w:name="_Hlk101788946"/>
      <w:bookmarkEnd w:id="893"/>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894"/>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895" w:name="_Toc27478345"/>
      <w:bookmarkStart w:id="896" w:name="_Toc36227059"/>
      <w:r>
        <w:t>7.3.2.4</w:t>
      </w:r>
      <w:r>
        <w:tab/>
        <w:t>Test description</w:t>
      </w:r>
      <w:bookmarkEnd w:id="895"/>
      <w:bookmarkEnd w:id="896"/>
    </w:p>
    <w:p w14:paraId="3BA24A58" w14:textId="77777777" w:rsidR="00BE2B18" w:rsidRDefault="00BE2B18" w:rsidP="00BE2B18">
      <w:pPr>
        <w:pStyle w:val="H6"/>
      </w:pPr>
      <w:bookmarkStart w:id="897" w:name="_Toc27478346"/>
      <w:bookmarkStart w:id="898" w:name="_Toc36227060"/>
      <w:r>
        <w:t>7.3.2.4.1</w:t>
      </w:r>
      <w:r>
        <w:tab/>
        <w:t>Initial conditions</w:t>
      </w:r>
      <w:bookmarkEnd w:id="897"/>
      <w:bookmarkEnd w:id="898"/>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77777777" w:rsidR="00BE2B18" w:rsidRDefault="00BE2B18" w:rsidP="00BE2B18">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[TBD].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7777777" w:rsidR="00BE2B18" w:rsidRDefault="00BE2B18" w:rsidP="00BE2B18">
      <w:pPr>
        <w:jc w:val="center"/>
      </w:pPr>
      <w:r>
        <w:t>FFS</w:t>
      </w: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77777777" w:rsidR="00BE2B18" w:rsidRDefault="00BE2B18" w:rsidP="00BE2B18">
      <w:pPr>
        <w:pStyle w:val="B1"/>
      </w:pPr>
      <w:r>
        <w:t>1.</w:t>
      </w:r>
      <w:r>
        <w:tab/>
        <w:t>Connect the SS to the UE antenna connectors as shown in TS 38.508-1 [TBD] Annex A, Figure [TBD] for TE diagram and section A.3.2 for UE diagram.</w:t>
      </w:r>
    </w:p>
    <w:p w14:paraId="4306307B" w14:textId="77777777" w:rsidR="00BE2B18" w:rsidRDefault="00BE2B18" w:rsidP="00BE2B18">
      <w:pPr>
        <w:pStyle w:val="B1"/>
      </w:pPr>
      <w:r>
        <w:t>2.</w:t>
      </w:r>
      <w:r>
        <w:tab/>
        <w:t>The parameter settings for the cell are set up according to TS 38.508-1 [TBD] subclause 4.4.3.</w:t>
      </w:r>
    </w:p>
    <w:p w14:paraId="5F7EB932" w14:textId="77777777" w:rsidR="00BE2B18" w:rsidRDefault="00BE2B18" w:rsidP="00BE2B18">
      <w:pPr>
        <w:pStyle w:val="B1"/>
      </w:pPr>
      <w:r>
        <w:t>3.</w:t>
      </w:r>
      <w:r>
        <w:tab/>
        <w:t>Downlink signals are initially set up according to Annex [TBD]</w:t>
      </w:r>
    </w:p>
    <w:p w14:paraId="1B939D31" w14:textId="77777777" w:rsidR="00BE2B18" w:rsidRDefault="00BE2B18" w:rsidP="00BE2B18">
      <w:pPr>
        <w:pStyle w:val="B1"/>
      </w:pPr>
      <w:r>
        <w:t>4.</w:t>
      </w:r>
      <w:r>
        <w:tab/>
        <w:t xml:space="preserve">The UL </w:t>
      </w:r>
      <w:r>
        <w:rPr>
          <w:lang w:eastAsia="zh-CN"/>
        </w:rPr>
        <w:t xml:space="preserve">and </w:t>
      </w:r>
      <w:r>
        <w:t xml:space="preserve">Reference Measurement Channel is set according to Table 7.3.2.4.1-1, Table 7.3.2.4.1-2, and Table 7.3.2.4.1-3. </w:t>
      </w:r>
    </w:p>
    <w:p w14:paraId="0902151B" w14:textId="77777777" w:rsidR="00BE2B18" w:rsidRDefault="00BE2B18" w:rsidP="00BE2B18">
      <w:pPr>
        <w:pStyle w:val="B1"/>
      </w:pPr>
      <w:r>
        <w:t>5.</w:t>
      </w:r>
      <w:r>
        <w:tab/>
        <w:t xml:space="preserve">Propagation conditions are set according to Annex [TBD]. </w:t>
      </w:r>
    </w:p>
    <w:p w14:paraId="2FF0580B" w14:textId="77777777" w:rsidR="00BE2B18" w:rsidRDefault="00BE2B18" w:rsidP="00BE2B18">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899" w:name="_Toc27478347"/>
      <w:bookmarkStart w:id="900" w:name="_Toc36227061"/>
      <w:r>
        <w:t>7.3.2.4.2</w:t>
      </w:r>
      <w:r>
        <w:tab/>
      </w:r>
      <w:r>
        <w:rPr>
          <w:snapToGrid w:val="0"/>
        </w:rPr>
        <w:t>Test procedure</w:t>
      </w:r>
      <w:bookmarkEnd w:id="899"/>
      <w:bookmarkEnd w:id="900"/>
    </w:p>
    <w:p w14:paraId="51DB8B37" w14:textId="77777777" w:rsidR="00BE2B18" w:rsidRDefault="00BE2B18" w:rsidP="00BE2B18">
      <w:pPr>
        <w:pStyle w:val="B1"/>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7777777" w:rsidR="00BE2B18" w:rsidRDefault="00BE2B18" w:rsidP="00BE2B18">
      <w:pPr>
        <w:pStyle w:val="B1"/>
      </w:pPr>
      <w:r>
        <w:t>4.</w:t>
      </w:r>
      <w:r>
        <w:tab/>
        <w:t xml:space="preserve">Measure the average throughput for a duration sufficient to achieve statistical significance according to Annex [TBD]. </w:t>
      </w:r>
    </w:p>
    <w:p w14:paraId="778D0E40" w14:textId="77777777" w:rsidR="00BE2B18" w:rsidRDefault="00BE2B18" w:rsidP="00BE2B18">
      <w:pPr>
        <w:pStyle w:val="H6"/>
        <w:rPr>
          <w:snapToGrid w:val="0"/>
        </w:rPr>
      </w:pPr>
      <w:bookmarkStart w:id="901" w:name="_Toc27478348"/>
      <w:bookmarkStart w:id="902" w:name="_Toc36227062"/>
      <w:r>
        <w:t>7.3.2.4.3</w:t>
      </w:r>
      <w:r>
        <w:tab/>
      </w:r>
      <w:r>
        <w:rPr>
          <w:snapToGrid w:val="0"/>
        </w:rPr>
        <w:t>Message contents</w:t>
      </w:r>
      <w:bookmarkEnd w:id="901"/>
      <w:bookmarkEnd w:id="902"/>
    </w:p>
    <w:p w14:paraId="7968B6BE" w14:textId="77777777" w:rsidR="00BE2B18" w:rsidRDefault="00BE2B18" w:rsidP="00BE2B18">
      <w:r>
        <w:t>Message contents are according to TS 38.508-1 [5] clause 4.6 ensuring Table 4.6.3-118 with condition TRANSFORM_PRECODER_ENABLED for NR band.</w:t>
      </w:r>
    </w:p>
    <w:p w14:paraId="41377CDA" w14:textId="77777777" w:rsidR="00BE2B18" w:rsidRDefault="00BE2B18" w:rsidP="00BE2B18">
      <w:r>
        <w:t>Message contents are according to TS 38.508-1[5]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77777777" w:rsidR="00BE2B18" w:rsidRDefault="00BE2B18" w:rsidP="00BE2B18">
      <w:bookmarkStart w:id="903" w:name="_Hlk517433414"/>
      <w:r>
        <w:t>Message contents according to TS 38.508-1 [5] subclause 4.6 can be used without exceptions</w:t>
      </w:r>
      <w:bookmarkEnd w:id="903"/>
      <w:r>
        <w:t xml:space="preserve">. </w:t>
      </w:r>
    </w:p>
    <w:p w14:paraId="4C8EA240" w14:textId="77777777" w:rsidR="00BE2B18" w:rsidRDefault="00BE2B18" w:rsidP="00BE2B18">
      <w:pPr>
        <w:pStyle w:val="H6"/>
      </w:pPr>
      <w:bookmarkStart w:id="904" w:name="_Toc27478349"/>
      <w:bookmarkStart w:id="905" w:name="_Toc36227063"/>
      <w:r>
        <w:t>7.3.2.5</w:t>
      </w:r>
      <w:r>
        <w:tab/>
        <w:t>Test requirement</w:t>
      </w:r>
      <w:bookmarkEnd w:id="904"/>
      <w:bookmarkEnd w:id="905"/>
    </w:p>
    <w:p w14:paraId="16F3495E" w14:textId="77777777"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 xml:space="preserve">. </w:t>
      </w:r>
    </w:p>
    <w:p w14:paraId="0E526601" w14:textId="77777777" w:rsidR="00BE2B18" w:rsidRDefault="00BE2B18" w:rsidP="00BE2B18"/>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77777777" w:rsidR="00BE2B18" w:rsidRDefault="00BE2B18" w:rsidP="00BE2B18">
      <w:pPr>
        <w:pStyle w:val="TH"/>
      </w:pPr>
      <w:r>
        <w:t xml:space="preserve">Table 7.3.2.5-2: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710F100B" w14:textId="4ECB35CD" w:rsidR="00737688" w:rsidRDefault="00737688" w:rsidP="00737688">
      <w:pPr>
        <w:pStyle w:val="Heading2"/>
      </w:pPr>
      <w:r>
        <w:t>7.4</w:t>
      </w:r>
      <w:r>
        <w:tab/>
        <w:t>Maximum input level</w:t>
      </w:r>
      <w:bookmarkEnd w:id="875"/>
      <w:bookmarkEnd w:id="876"/>
    </w:p>
    <w:p w14:paraId="07A46781" w14:textId="76CFE75D" w:rsidR="00CD67EB" w:rsidRPr="00204ABA" w:rsidRDefault="00CD67EB" w:rsidP="00CD67EB">
      <w:pPr>
        <w:pStyle w:val="EditorsNote"/>
      </w:pPr>
      <w:bookmarkStart w:id="908" w:name="_Toc27478407"/>
      <w:bookmarkStart w:id="909"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4F74779E" w14:textId="77777777" w:rsidR="00CD67EB" w:rsidRPr="00204ABA" w:rsidRDefault="00CD67EB" w:rsidP="00CD67EB">
      <w:pPr>
        <w:pStyle w:val="EditorsNote"/>
        <w:rPr>
          <w:lang w:eastAsia="zh-TW"/>
        </w:rPr>
      </w:pPr>
      <w:r w:rsidRPr="00204ABA">
        <w:t>- Annex F MU/TT is TBD</w:t>
      </w:r>
    </w:p>
    <w:p w14:paraId="0CAE38F2" w14:textId="77777777" w:rsidR="00CD67EB" w:rsidRPr="003F3B32" w:rsidRDefault="00CD67EB" w:rsidP="00CD67EB">
      <w:pPr>
        <w:pStyle w:val="H6"/>
        <w:rPr>
          <w:lang w:eastAsia="zh-CN"/>
        </w:rPr>
      </w:pPr>
      <w:r w:rsidRPr="003F3B32">
        <w:t>7.4.1</w:t>
      </w:r>
      <w:r w:rsidRPr="003F3B32">
        <w:tab/>
        <w:t>Test purpose</w:t>
      </w:r>
      <w:bookmarkEnd w:id="908"/>
      <w:bookmarkEnd w:id="909"/>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10" w:name="_Toc27478408"/>
      <w:bookmarkStart w:id="911" w:name="_Toc36227122"/>
      <w:r w:rsidRPr="003F3B32">
        <w:t>7.4.2</w:t>
      </w:r>
      <w:r w:rsidRPr="003F3B32">
        <w:tab/>
        <w:t>Test applicability</w:t>
      </w:r>
      <w:bookmarkEnd w:id="910"/>
      <w:bookmarkEnd w:id="911"/>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12" w:name="_Toc27478409"/>
      <w:bookmarkStart w:id="913" w:name="_Toc36227123"/>
      <w:r w:rsidRPr="003F3B32">
        <w:t>7.4.3</w:t>
      </w:r>
      <w:r w:rsidRPr="003F3B32">
        <w:tab/>
        <w:t>Minimum conformance requirement</w:t>
      </w:r>
      <w:r w:rsidRPr="003F3B32">
        <w:rPr>
          <w:lang w:eastAsia="zh-CN"/>
        </w:rPr>
        <w:t>s</w:t>
      </w:r>
      <w:bookmarkEnd w:id="912"/>
      <w:bookmarkEnd w:id="913"/>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14" w:name="_Toc27478410"/>
      <w:bookmarkStart w:id="915" w:name="_Toc36227124"/>
      <w:r w:rsidRPr="003F3B32">
        <w:t>7.4.</w:t>
      </w:r>
      <w:r w:rsidRPr="003F3B32">
        <w:rPr>
          <w:lang w:eastAsia="zh-CN"/>
        </w:rPr>
        <w:t>4</w:t>
      </w:r>
      <w:r w:rsidRPr="003F3B32">
        <w:tab/>
        <w:t>Test description</w:t>
      </w:r>
      <w:bookmarkEnd w:id="914"/>
      <w:bookmarkEnd w:id="915"/>
    </w:p>
    <w:p w14:paraId="420835FD" w14:textId="77777777" w:rsidR="00CD67EB" w:rsidRPr="003F3B32" w:rsidRDefault="00CD67EB" w:rsidP="00CD67EB">
      <w:pPr>
        <w:pStyle w:val="H6"/>
      </w:pPr>
      <w:bookmarkStart w:id="916" w:name="_Toc27478411"/>
      <w:bookmarkStart w:id="917" w:name="_Toc36227125"/>
      <w:r w:rsidRPr="003F3B32">
        <w:t>7.4.</w:t>
      </w:r>
      <w:r w:rsidRPr="003F3B32">
        <w:rPr>
          <w:lang w:eastAsia="zh-CN"/>
        </w:rPr>
        <w:t>4</w:t>
      </w:r>
      <w:r w:rsidRPr="003F3B32">
        <w:t>.1</w:t>
      </w:r>
      <w:r w:rsidRPr="003F3B32">
        <w:tab/>
        <w:t>Initial conditions</w:t>
      </w:r>
      <w:bookmarkEnd w:id="916"/>
      <w:bookmarkEnd w:id="917"/>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
      </w:pPr>
      <w:r w:rsidRPr="003F3B32">
        <w:t>5.</w:t>
      </w:r>
      <w:r w:rsidRPr="003F3B32">
        <w:tab/>
        <w:t>Propagation conditions are set according to Annex B.0.</w:t>
      </w:r>
    </w:p>
    <w:p w14:paraId="73EBD9C7" w14:textId="77777777" w:rsidR="00CD67EB" w:rsidRPr="003F3B32" w:rsidRDefault="00CD67EB" w:rsidP="00CD67EB">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p>
    <w:p w14:paraId="3A0E9F2E" w14:textId="77777777" w:rsidR="00CD67EB" w:rsidRPr="003F3B32" w:rsidRDefault="00CD67EB" w:rsidP="00CD67EB">
      <w:pPr>
        <w:pStyle w:val="H6"/>
        <w:rPr>
          <w:snapToGrid w:val="0"/>
        </w:rPr>
      </w:pPr>
      <w:bookmarkStart w:id="918" w:name="_Toc27478412"/>
      <w:bookmarkStart w:id="919" w:name="_Toc36227126"/>
      <w:r w:rsidRPr="003F3B32">
        <w:t>7.</w:t>
      </w:r>
      <w:r w:rsidRPr="003F3B32">
        <w:rPr>
          <w:lang w:eastAsia="zh-CN"/>
        </w:rPr>
        <w:t>4</w:t>
      </w:r>
      <w:r w:rsidRPr="003F3B32">
        <w:t>.4.2</w:t>
      </w:r>
      <w:r w:rsidRPr="003F3B32">
        <w:tab/>
      </w:r>
      <w:r w:rsidRPr="003F3B32">
        <w:rPr>
          <w:snapToGrid w:val="0"/>
        </w:rPr>
        <w:t>Test procedure</w:t>
      </w:r>
      <w:bookmarkEnd w:id="918"/>
      <w:bookmarkEnd w:id="919"/>
    </w:p>
    <w:p w14:paraId="5DFD732A" w14:textId="77777777" w:rsidR="00CD67EB" w:rsidRPr="003F3B32" w:rsidRDefault="00CD67EB" w:rsidP="00CD67EB">
      <w:pPr>
        <w:pStyle w:val="B1"/>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20" w:name="_Toc27478413"/>
      <w:bookmarkStart w:id="921" w:name="_Toc36227127"/>
      <w:r w:rsidRPr="003F3B32">
        <w:t>7.</w:t>
      </w:r>
      <w:r w:rsidRPr="003F3B32">
        <w:rPr>
          <w:lang w:eastAsia="zh-CN"/>
        </w:rPr>
        <w:t>4</w:t>
      </w:r>
      <w:r w:rsidRPr="003F3B32">
        <w:t>.4.3</w:t>
      </w:r>
      <w:r w:rsidRPr="003F3B32">
        <w:tab/>
        <w:t>Message contents</w:t>
      </w:r>
      <w:bookmarkEnd w:id="920"/>
      <w:bookmarkEnd w:id="921"/>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22" w:name="_Toc27478414"/>
      <w:bookmarkStart w:id="923" w:name="_Toc36227128"/>
      <w:r w:rsidRPr="003F3B32">
        <w:t>7.4.</w:t>
      </w:r>
      <w:r w:rsidRPr="003F3B32">
        <w:rPr>
          <w:lang w:eastAsia="zh-CN"/>
        </w:rPr>
        <w:t>5</w:t>
      </w:r>
      <w:r w:rsidRPr="003F3B32">
        <w:tab/>
        <w:t>Test requirement</w:t>
      </w:r>
      <w:bookmarkEnd w:id="922"/>
      <w:bookmarkEnd w:id="923"/>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600237">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600237">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600237">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600237">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CD67EB">
      <w:pPr>
        <w:pStyle w:val="TH"/>
      </w:pPr>
    </w:p>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600237">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600237">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77777777" w:rsidR="00CD67EB" w:rsidRPr="003F3B32" w:rsidRDefault="00CD67EB" w:rsidP="00600237">
            <w:pPr>
              <w:pStyle w:val="TAC"/>
            </w:pPr>
            <w:r>
              <w:t>TBD</w:t>
            </w:r>
            <w:r w:rsidRPr="003F3B32">
              <w:t xml:space="preserve"> dB</w:t>
            </w:r>
          </w:p>
        </w:tc>
      </w:tr>
    </w:tbl>
    <w:p w14:paraId="69E76A95" w14:textId="6499B43A" w:rsidR="00737688" w:rsidRDefault="00737688" w:rsidP="00737688">
      <w:pPr>
        <w:pStyle w:val="Heading2"/>
      </w:pPr>
      <w:bookmarkStart w:id="924" w:name="_Toc123057960"/>
      <w:bookmarkStart w:id="925" w:name="_Toc124256653"/>
      <w:r>
        <w:t>7.5</w:t>
      </w:r>
      <w:r>
        <w:tab/>
        <w:t>Adjacent channel selectivity</w:t>
      </w:r>
      <w:bookmarkEnd w:id="924"/>
      <w:bookmarkEnd w:id="925"/>
    </w:p>
    <w:p w14:paraId="5E77E2D2" w14:textId="77777777" w:rsidR="00442976" w:rsidRPr="009127D9" w:rsidRDefault="00442976" w:rsidP="00442976">
      <w:pPr>
        <w:pStyle w:val="EditorsNote"/>
        <w:rPr>
          <w:lang w:val="en-US"/>
        </w:rPr>
      </w:pPr>
      <w:bookmarkStart w:id="926" w:name="_Toc27478431"/>
      <w:bookmarkStart w:id="927" w:name="_Toc36227150"/>
      <w:r w:rsidRPr="009127D9">
        <w:t>Editor’s Note: This clause is incomplete. The following aspects are either missing or not yet determined:</w:t>
      </w:r>
    </w:p>
    <w:p w14:paraId="38456F6D" w14:textId="77777777" w:rsidR="00442976" w:rsidRPr="009127D9" w:rsidRDefault="00442976" w:rsidP="00442976">
      <w:pPr>
        <w:pStyle w:val="EditorsNote"/>
      </w:pPr>
      <w:r w:rsidRPr="009127D9">
        <w:t>- Addition to applicability spec is pending</w:t>
      </w:r>
    </w:p>
    <w:p w14:paraId="5AD079F8" w14:textId="77777777" w:rsidR="00442976" w:rsidRPr="009127D9" w:rsidRDefault="00442976" w:rsidP="00442976">
      <w:pPr>
        <w:pStyle w:val="EditorsNote"/>
      </w:pPr>
      <w:r w:rsidRPr="009127D9">
        <w:t>- Initial condition and call setup procedure to support NR satellite access are TBD</w:t>
      </w:r>
    </w:p>
    <w:p w14:paraId="0AE402FA" w14:textId="77777777" w:rsidR="00442976" w:rsidRPr="009127D9" w:rsidRDefault="00442976" w:rsidP="00442976">
      <w:pPr>
        <w:pStyle w:val="EditorsNote"/>
      </w:pPr>
      <w:r w:rsidRPr="009127D9">
        <w:t>- Message exceptions specific to satellite access is TBD</w:t>
      </w:r>
    </w:p>
    <w:p w14:paraId="6852E92A" w14:textId="77777777" w:rsidR="00442976" w:rsidRPr="009127D9" w:rsidRDefault="00442976" w:rsidP="00442976">
      <w:pPr>
        <w:pStyle w:val="EditorsNote"/>
      </w:pPr>
      <w:r w:rsidRPr="009127D9">
        <w:t>- Test Points analysis is TBD</w:t>
      </w:r>
    </w:p>
    <w:p w14:paraId="4FC7E0E0" w14:textId="77777777" w:rsidR="00442976" w:rsidRPr="009127D9" w:rsidRDefault="00442976" w:rsidP="00442976">
      <w:pPr>
        <w:pStyle w:val="EditorsNote"/>
      </w:pPr>
      <w:r w:rsidRPr="009127D9">
        <w:t>- Test configuration is TBD</w:t>
      </w:r>
    </w:p>
    <w:p w14:paraId="420ACB70" w14:textId="77777777" w:rsidR="00442976" w:rsidRDefault="00442976" w:rsidP="00442976">
      <w:pPr>
        <w:pStyle w:val="EditorsNote"/>
      </w:pPr>
      <w:r w:rsidRPr="009127D9">
        <w:t>- Annex F MU/TT is TBD</w:t>
      </w:r>
    </w:p>
    <w:p w14:paraId="332B6E44" w14:textId="77777777" w:rsidR="00442976" w:rsidRPr="003F3B32" w:rsidRDefault="00442976" w:rsidP="00442976">
      <w:pPr>
        <w:pStyle w:val="H6"/>
      </w:pPr>
      <w:r w:rsidRPr="003F3B32">
        <w:t>7.5.1</w:t>
      </w:r>
      <w:r w:rsidRPr="003F3B32">
        <w:tab/>
        <w:t>Test purpose</w:t>
      </w:r>
      <w:bookmarkEnd w:id="926"/>
      <w:bookmarkEnd w:id="927"/>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28" w:name="_Toc27478432"/>
      <w:bookmarkStart w:id="929" w:name="_Toc36227151"/>
      <w:r w:rsidRPr="003F3B32">
        <w:t>7.5.2</w:t>
      </w:r>
      <w:r w:rsidRPr="003F3B32">
        <w:tab/>
        <w:t>Test applicability</w:t>
      </w:r>
      <w:bookmarkEnd w:id="928"/>
      <w:bookmarkEnd w:id="929"/>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30" w:name="_Toc27478433"/>
      <w:bookmarkStart w:id="931" w:name="_Toc36227152"/>
      <w:r w:rsidRPr="003F3B32">
        <w:t>7.5.3</w:t>
      </w:r>
      <w:r w:rsidRPr="003F3B32">
        <w:tab/>
        <w:t>Minimum conformance requirements</w:t>
      </w:r>
      <w:bookmarkEnd w:id="930"/>
      <w:bookmarkEnd w:id="931"/>
    </w:p>
    <w:p w14:paraId="3CCED115" w14:textId="77777777"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3.85pt;height:10.05pt" o:ole="">
                  <v:imagedata r:id="rId18" o:title=""/>
                </v:shape>
                <o:OLEObject Type="Embed" ProgID="Equation.3" ShapeID="_x0000_i1027" DrawAspect="Content" ObjectID="_1747237019" r:id="rId19"/>
              </w:object>
            </w:r>
            <w:r w:rsidRPr="007F7A41">
              <w:t>MHz with SCS the sub-carrier spacing of the wanted signal in MHz. The interferer is an NR signal with 15 kHz SCS.</w:t>
            </w:r>
          </w:p>
          <w:p w14:paraId="03F3DD38"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3.85pt;height:10.05pt" o:ole="">
                  <v:imagedata r:id="rId18" o:title=""/>
                </v:shape>
                <o:OLEObject Type="Embed" ProgID="Equation.3" ShapeID="_x0000_i1028" DrawAspect="Content" ObjectID="_1747237020" r:id="rId20"/>
              </w:object>
            </w:r>
            <w:r w:rsidRPr="007F7A41">
              <w:t>MHz with SCS the sub-carrier spacing of the wanted signal in MHz. The interferer is an NR signal with 15 kHz SCS.</w:t>
            </w:r>
          </w:p>
          <w:p w14:paraId="5C0D1D22"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32" w:name="_Toc27478434"/>
      <w:bookmarkStart w:id="933" w:name="_Toc36227153"/>
      <w:r w:rsidRPr="003F3B32">
        <w:t>7.5.4</w:t>
      </w:r>
      <w:r w:rsidRPr="003F3B32">
        <w:tab/>
        <w:t>Test description</w:t>
      </w:r>
      <w:bookmarkEnd w:id="932"/>
      <w:bookmarkEnd w:id="933"/>
    </w:p>
    <w:p w14:paraId="674F1B49" w14:textId="77777777" w:rsidR="00442976" w:rsidRPr="003F3B32" w:rsidRDefault="00442976" w:rsidP="00442976">
      <w:pPr>
        <w:pStyle w:val="H6"/>
      </w:pPr>
      <w:bookmarkStart w:id="934" w:name="_Toc27478435"/>
      <w:bookmarkStart w:id="935" w:name="_Toc36227154"/>
      <w:r w:rsidRPr="003F3B32">
        <w:t>7.5.4.1</w:t>
      </w:r>
      <w:r w:rsidRPr="003F3B32">
        <w:tab/>
        <w:t>Initial conditions</w:t>
      </w:r>
      <w:bookmarkEnd w:id="934"/>
      <w:bookmarkEnd w:id="935"/>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77777777" w:rsidR="00442976" w:rsidRDefault="00442976" w:rsidP="00442976">
      <w:pPr>
        <w:pStyle w:val="TH"/>
      </w:pPr>
      <w:r w:rsidRPr="003F3B32">
        <w:t>Table 7.5.4.1-1: Test Configuration Table</w:t>
      </w:r>
    </w:p>
    <w:p w14:paraId="7A538A99" w14:textId="77777777" w:rsidR="00442976" w:rsidRPr="00963A5B" w:rsidRDefault="00442976" w:rsidP="00442976">
      <w:pPr>
        <w:jc w:val="center"/>
        <w:rPr>
          <w:rFonts w:eastAsiaTheme="minorEastAsia"/>
        </w:rPr>
      </w:pPr>
      <w:r w:rsidRPr="00963A5B">
        <w:rPr>
          <w:rFonts w:eastAsiaTheme="minorEastAsia"/>
        </w:rPr>
        <w:t>FFS</w:t>
      </w:r>
    </w:p>
    <w:p w14:paraId="71F8FCAD" w14:textId="77777777" w:rsidR="00442976" w:rsidRPr="003F3B32" w:rsidRDefault="00442976" w:rsidP="00442976">
      <w:pPr>
        <w:pStyle w:val="B1"/>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
      </w:pPr>
      <w:r w:rsidRPr="003F3B32">
        <w:t>4.</w:t>
      </w:r>
      <w:r w:rsidRPr="003F3B32">
        <w:tab/>
        <w:t>The DL and UL Reference Measurement channels are set according to Table 7.5.4.1-1.</w:t>
      </w:r>
    </w:p>
    <w:p w14:paraId="6BB6D376" w14:textId="77777777" w:rsidR="00442976" w:rsidRPr="003F3B32" w:rsidRDefault="00442976" w:rsidP="00442976">
      <w:pPr>
        <w:pStyle w:val="B1"/>
      </w:pPr>
      <w:r w:rsidRPr="003F3B32">
        <w:t>5.</w:t>
      </w:r>
      <w:r w:rsidRPr="003F3B32">
        <w:tab/>
        <w:t xml:space="preserve">Propagation conditions are set according to </w:t>
      </w:r>
      <w:r>
        <w:t>[</w:t>
      </w:r>
      <w:r w:rsidRPr="003F3B32">
        <w:t>Annex B.0</w:t>
      </w:r>
      <w:r>
        <w:t>]</w:t>
      </w:r>
      <w:r w:rsidRPr="003F3B32">
        <w:t>.</w:t>
      </w:r>
    </w:p>
    <w:p w14:paraId="5FDB4309" w14:textId="77777777" w:rsidR="00442976" w:rsidRPr="003F3B32" w:rsidRDefault="00442976" w:rsidP="00442976">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 are defined in clause 7.5.4.3.</w:t>
      </w:r>
    </w:p>
    <w:p w14:paraId="79A7A322" w14:textId="77777777" w:rsidR="00442976" w:rsidRPr="003F3B32" w:rsidRDefault="00442976" w:rsidP="00442976">
      <w:pPr>
        <w:pStyle w:val="H6"/>
      </w:pPr>
      <w:bookmarkStart w:id="936" w:name="_Toc27478436"/>
      <w:bookmarkStart w:id="937" w:name="_Toc36227155"/>
      <w:r w:rsidRPr="003F3B32">
        <w:t>7.5.4.2</w:t>
      </w:r>
      <w:r w:rsidRPr="003F3B32">
        <w:tab/>
        <w:t>Test procedure</w:t>
      </w:r>
      <w:bookmarkEnd w:id="936"/>
      <w:bookmarkEnd w:id="937"/>
    </w:p>
    <w:p w14:paraId="2F2A3AA6" w14:textId="77777777" w:rsidR="00442976" w:rsidRPr="003F3B32" w:rsidRDefault="00442976" w:rsidP="00442976">
      <w:pPr>
        <w:pStyle w:val="B1"/>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777777" w:rsidR="00442976" w:rsidRPr="003F3B32" w:rsidRDefault="00442976" w:rsidP="00442976">
      <w:pPr>
        <w:pStyle w:val="B2"/>
      </w:pPr>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p>
    <w:p w14:paraId="7756C2AB" w14:textId="77777777" w:rsidR="00442976" w:rsidRPr="003F3B32" w:rsidRDefault="00442976" w:rsidP="00442976">
      <w:pPr>
        <w:pStyle w:val="B2"/>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p>
    <w:p w14:paraId="567714ED" w14:textId="77777777" w:rsidR="00442976" w:rsidRPr="003F3B32" w:rsidRDefault="00442976" w:rsidP="00442976">
      <w:pPr>
        <w:pStyle w:val="B1"/>
      </w:pPr>
      <w:r w:rsidRPr="003F3B32">
        <w:t>-</w:t>
      </w:r>
      <w:r w:rsidRPr="003F3B32">
        <w:tab/>
        <w:t>For UEs supporting Tx diversity, the transmit power is measured as the sum of the output power from both UE antenna connectors.</w:t>
      </w:r>
    </w:p>
    <w:p w14:paraId="316ABD36" w14:textId="77777777" w:rsidR="00442976" w:rsidRPr="003F3B32" w:rsidRDefault="00442976" w:rsidP="00442976">
      <w:pPr>
        <w:pStyle w:val="B1"/>
      </w:pPr>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p>
    <w:p w14:paraId="66E996C8" w14:textId="77777777" w:rsidR="00442976" w:rsidRPr="003F3B32" w:rsidRDefault="00442976" w:rsidP="00442976">
      <w:pPr>
        <w:pStyle w:val="B1"/>
      </w:pPr>
      <w:r w:rsidRPr="003F3B32">
        <w:t>5.</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2A4A7284" w14:textId="77777777" w:rsidR="00442976" w:rsidRPr="003F3B32" w:rsidRDefault="00442976" w:rsidP="00442976">
      <w:pPr>
        <w:pStyle w:val="B1"/>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77777777" w:rsidR="00442976" w:rsidRPr="003F3B32" w:rsidRDefault="00442976" w:rsidP="00442976">
      <w:pPr>
        <w:pStyle w:val="B1"/>
      </w:pPr>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p>
    <w:p w14:paraId="5E874223" w14:textId="77777777" w:rsidR="00442976" w:rsidRPr="003F3B32" w:rsidRDefault="00442976" w:rsidP="00442976">
      <w:pPr>
        <w:pStyle w:val="B1"/>
      </w:pPr>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060110E9" w14:textId="77777777" w:rsidR="00442976" w:rsidRPr="003F3B32" w:rsidRDefault="00442976" w:rsidP="00442976">
      <w:pPr>
        <w:pStyle w:val="B1"/>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
      </w:pPr>
      <w:r w:rsidRPr="003F3B32">
        <w:t>11.</w:t>
      </w:r>
      <w:r w:rsidRPr="003F3B32">
        <w:tab/>
        <w:t>Repeat for applicable channel bandwidths and operating band combinations in both Case 1 and Case 2.</w:t>
      </w:r>
    </w:p>
    <w:p w14:paraId="7EB65311" w14:textId="77777777"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p>
    <w:p w14:paraId="339DA07F" w14:textId="77777777" w:rsidR="00442976" w:rsidRPr="003F3B32" w:rsidRDefault="00442976" w:rsidP="00442976">
      <w:pPr>
        <w:pStyle w:val="H6"/>
      </w:pPr>
      <w:bookmarkStart w:id="938" w:name="_Toc27478437"/>
      <w:bookmarkStart w:id="939" w:name="_Toc36227156"/>
      <w:r w:rsidRPr="003F3B32">
        <w:t>7.5.4.3</w:t>
      </w:r>
      <w:r w:rsidRPr="003F3B32">
        <w:tab/>
        <w:t>Message contents</w:t>
      </w:r>
      <w:bookmarkEnd w:id="938"/>
      <w:bookmarkEnd w:id="939"/>
    </w:p>
    <w:p w14:paraId="41230293" w14:textId="77777777" w:rsidR="00442976" w:rsidRPr="003F3B32" w:rsidRDefault="00442976" w:rsidP="00442976">
      <w:r>
        <w:t>FFS</w:t>
      </w:r>
    </w:p>
    <w:p w14:paraId="7726A474" w14:textId="77777777" w:rsidR="00442976" w:rsidRPr="003F3B32" w:rsidRDefault="00442976" w:rsidP="00442976">
      <w:pPr>
        <w:pStyle w:val="H6"/>
      </w:pPr>
      <w:bookmarkStart w:id="940" w:name="_Toc27478438"/>
      <w:bookmarkStart w:id="941" w:name="_Toc36227157"/>
      <w:r w:rsidRPr="003F3B32">
        <w:t>7.5.5</w:t>
      </w:r>
      <w:r w:rsidRPr="003F3B32">
        <w:tab/>
        <w:t>Test requirement</w:t>
      </w:r>
      <w:bookmarkEnd w:id="940"/>
      <w:bookmarkEnd w:id="941"/>
    </w:p>
    <w:p w14:paraId="207FFB4A" w14:textId="77777777"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3.85pt;height:10.05pt" o:ole="">
                  <v:imagedata r:id="rId18" o:title=""/>
                </v:shape>
                <o:OLEObject Type="Embed" ProgID="Equation.3" ShapeID="_x0000_i1029" DrawAspect="Content" ObjectID="_1747237021" r:id="rId21"/>
              </w:object>
            </w:r>
            <w:r w:rsidRPr="007F7A41">
              <w:t>MHz with SCS the sub-carrier spacing of the wanted signal in MHz. The interferer is an NR signal with 15 kHz SCS.</w:t>
            </w:r>
          </w:p>
          <w:p w14:paraId="4A621834"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3.85pt;height:10.05pt" o:ole="">
                  <v:imagedata r:id="rId18" o:title=""/>
                </v:shape>
                <o:OLEObject Type="Embed" ProgID="Equation.3" ShapeID="_x0000_i1030" DrawAspect="Content" ObjectID="_1747237022" r:id="rId22"/>
              </w:object>
            </w:r>
            <w:r w:rsidRPr="007F7A41">
              <w:t>MHz with SCS the sub-carrier spacing of the wanted signal in MHz. The interferer is an NR signal with 15 kHz SCS.</w:t>
            </w:r>
          </w:p>
          <w:p w14:paraId="32826E7D"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DF0C83E" w14:textId="77777777" w:rsidR="00737688" w:rsidRDefault="00737688" w:rsidP="00737688">
      <w:pPr>
        <w:pStyle w:val="Heading2"/>
      </w:pPr>
      <w:bookmarkStart w:id="942" w:name="_Toc104205498"/>
      <w:bookmarkStart w:id="943" w:name="_Toc97562313"/>
      <w:bookmarkStart w:id="944" w:name="_Toc123057961"/>
      <w:bookmarkStart w:id="945" w:name="_Toc124256654"/>
      <w:bookmarkStart w:id="946" w:name="_Toc104122547"/>
      <w:bookmarkStart w:id="947" w:name="_Toc104206705"/>
      <w:bookmarkStart w:id="948" w:name="_Toc104503665"/>
      <w:bookmarkStart w:id="949" w:name="_Toc106127596"/>
      <w:r>
        <w:t>7.6</w:t>
      </w:r>
      <w:r>
        <w:tab/>
        <w:t>Blocking characteristics</w:t>
      </w:r>
      <w:bookmarkEnd w:id="942"/>
      <w:bookmarkEnd w:id="943"/>
      <w:bookmarkEnd w:id="944"/>
      <w:bookmarkEnd w:id="945"/>
      <w:bookmarkEnd w:id="946"/>
      <w:bookmarkEnd w:id="947"/>
      <w:bookmarkEnd w:id="948"/>
      <w:bookmarkEnd w:id="949"/>
    </w:p>
    <w:p w14:paraId="493EE4DD" w14:textId="77777777" w:rsidR="00737688" w:rsidRDefault="00737688" w:rsidP="00737688">
      <w:pPr>
        <w:pStyle w:val="Heading3"/>
      </w:pPr>
      <w:bookmarkStart w:id="950" w:name="_Toc106127597"/>
      <w:bookmarkStart w:id="951" w:name="_Toc123057962"/>
      <w:bookmarkStart w:id="952" w:name="_Toc104122548"/>
      <w:bookmarkStart w:id="953" w:name="_Toc104205499"/>
      <w:bookmarkStart w:id="954" w:name="_Toc104206706"/>
      <w:bookmarkStart w:id="955" w:name="_Toc97562314"/>
      <w:bookmarkStart w:id="956" w:name="_Toc104503666"/>
      <w:bookmarkStart w:id="957" w:name="_Toc124256655"/>
      <w:r>
        <w:t>7.6.1</w:t>
      </w:r>
      <w:r>
        <w:tab/>
        <w:t>General</w:t>
      </w:r>
      <w:bookmarkEnd w:id="950"/>
      <w:bookmarkEnd w:id="951"/>
      <w:bookmarkEnd w:id="952"/>
      <w:bookmarkEnd w:id="953"/>
      <w:bookmarkEnd w:id="954"/>
      <w:bookmarkEnd w:id="955"/>
      <w:bookmarkEnd w:id="956"/>
      <w:bookmarkEnd w:id="957"/>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958" w:name="_Toc97562315"/>
      <w:bookmarkStart w:id="959" w:name="_Toc104122549"/>
      <w:bookmarkStart w:id="960" w:name="_Toc104205500"/>
      <w:bookmarkStart w:id="961" w:name="_Toc104206707"/>
      <w:bookmarkStart w:id="962" w:name="_Toc104503667"/>
      <w:bookmarkStart w:id="963" w:name="_Toc106127598"/>
      <w:bookmarkStart w:id="964" w:name="_Toc124256656"/>
      <w:bookmarkStart w:id="965" w:name="_Toc123057963"/>
      <w:r>
        <w:t>7.6.2</w:t>
      </w:r>
      <w:r>
        <w:tab/>
        <w:t>In-band blocking</w:t>
      </w:r>
      <w:bookmarkEnd w:id="958"/>
      <w:bookmarkEnd w:id="959"/>
      <w:bookmarkEnd w:id="960"/>
      <w:bookmarkEnd w:id="961"/>
      <w:bookmarkEnd w:id="962"/>
      <w:bookmarkEnd w:id="963"/>
      <w:bookmarkEnd w:id="964"/>
      <w:bookmarkEnd w:id="965"/>
    </w:p>
    <w:p w14:paraId="75083481" w14:textId="600FB802" w:rsidR="003E0FF8" w:rsidRDefault="003E0FF8" w:rsidP="003E0FF8">
      <w:r>
        <w:t>FFS</w:t>
      </w:r>
    </w:p>
    <w:p w14:paraId="159BF689" w14:textId="77777777" w:rsidR="00FB0D70" w:rsidRDefault="00FB0D70" w:rsidP="00FB0D70">
      <w:pPr>
        <w:pStyle w:val="Heading3"/>
      </w:pPr>
      <w:r>
        <w:t>7.6.3</w:t>
      </w:r>
      <w:r w:rsidRPr="00204ABA">
        <w:tab/>
      </w:r>
      <w:r>
        <w:t xml:space="preserve">Out of Band Blocking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5.85pt;height:14.25pt;mso-width-percent:0;mso-height-percent:0;mso-width-percent:0;mso-height-percent:0" o:ole="">
            <v:imagedata r:id="rId23" o:title=""/>
          </v:shape>
          <o:OLEObject Type="Embed" ProgID="Equation.3" ShapeID="_x0000_i1031" DrawAspect="Content" ObjectID="_1747237023"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9pt;height:15.9pt;mso-wrap-style:square;mso-width-percent:0;mso-height-percent:0;mso-position-horizontal-relative:page;mso-position-vertical-relative:page;mso-width-percent:0;mso-height-percent:0" o:ole="">
            <v:imagedata r:id="rId25" o:title=""/>
          </v:shape>
          <o:OLEObject Type="Embed" ProgID="Equation.3" ShapeID="_x0000_i1032" DrawAspect="Content" ObjectID="_1747237024"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
      </w:pPr>
      <w:r w:rsidRPr="00204ABA">
        <w:t>4.</w:t>
      </w:r>
      <w:r w:rsidRPr="00204ABA">
        <w:tab/>
        <w:t>The UL Reference Measurement Channel is set according to Table 6.2.2.4.1-1.</w:t>
      </w:r>
    </w:p>
    <w:p w14:paraId="59E5ABF1" w14:textId="77777777" w:rsidR="00FB0D70" w:rsidRPr="00204ABA" w:rsidRDefault="00FB0D70" w:rsidP="00FB0D70">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5B022E97" w14:textId="77777777" w:rsidR="00FB0D70" w:rsidRPr="00204ABA" w:rsidRDefault="00FB0D70" w:rsidP="00FB0D70">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966" w:name="_Toc104205502"/>
      <w:bookmarkStart w:id="967" w:name="_Toc104206709"/>
      <w:bookmarkStart w:id="968" w:name="_Toc106127600"/>
      <w:bookmarkStart w:id="969" w:name="_Toc123057965"/>
      <w:bookmarkStart w:id="970" w:name="_Toc104122551"/>
      <w:bookmarkStart w:id="971" w:name="_Toc97562317"/>
      <w:bookmarkStart w:id="972" w:name="_Toc124256658"/>
      <w:bookmarkStart w:id="973" w:name="_Toc104503669"/>
      <w:r>
        <w:t>7.6.4</w:t>
      </w:r>
      <w:r>
        <w:tab/>
        <w:t>Narrow band blocking</w:t>
      </w:r>
      <w:bookmarkEnd w:id="966"/>
      <w:bookmarkEnd w:id="967"/>
      <w:bookmarkEnd w:id="968"/>
      <w:bookmarkEnd w:id="969"/>
      <w:bookmarkEnd w:id="970"/>
      <w:bookmarkEnd w:id="971"/>
      <w:bookmarkEnd w:id="972"/>
      <w:bookmarkEnd w:id="973"/>
    </w:p>
    <w:p w14:paraId="52FA2D72" w14:textId="03BC1941" w:rsidR="00D01953" w:rsidRPr="00D01953" w:rsidRDefault="00D01953" w:rsidP="00CD1DFB">
      <w:r>
        <w:t>FFS</w:t>
      </w:r>
    </w:p>
    <w:p w14:paraId="20FE4BB1" w14:textId="542F5595" w:rsidR="00737688" w:rsidRDefault="00737688" w:rsidP="00737688">
      <w:pPr>
        <w:pStyle w:val="Heading2"/>
      </w:pPr>
      <w:bookmarkStart w:id="974" w:name="_Toc97562318"/>
      <w:bookmarkStart w:id="975" w:name="_Toc104122552"/>
      <w:bookmarkStart w:id="976" w:name="_Toc104503670"/>
      <w:bookmarkStart w:id="977" w:name="_Toc124256659"/>
      <w:bookmarkStart w:id="978" w:name="_Toc106127601"/>
      <w:bookmarkStart w:id="979" w:name="_Toc123057966"/>
      <w:bookmarkStart w:id="980" w:name="_Toc104205503"/>
      <w:bookmarkStart w:id="981" w:name="_Toc104206710"/>
      <w:r>
        <w:t>7.7</w:t>
      </w:r>
      <w:r>
        <w:tab/>
        <w:t>Spurious response</w:t>
      </w:r>
      <w:bookmarkEnd w:id="974"/>
      <w:bookmarkEnd w:id="975"/>
      <w:bookmarkEnd w:id="976"/>
      <w:bookmarkEnd w:id="977"/>
      <w:bookmarkEnd w:id="978"/>
      <w:bookmarkEnd w:id="979"/>
      <w:bookmarkEnd w:id="980"/>
      <w:bookmarkEnd w:id="981"/>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982" w:name="_Toc106127602"/>
      <w:bookmarkStart w:id="983" w:name="_Toc123057967"/>
      <w:bookmarkStart w:id="984" w:name="_Toc124256660"/>
      <w:bookmarkStart w:id="985" w:name="_Toc104122553"/>
      <w:bookmarkStart w:id="986" w:name="_Toc104205504"/>
      <w:bookmarkStart w:id="987" w:name="_Toc104206711"/>
      <w:bookmarkStart w:id="988" w:name="_Toc104503671"/>
      <w:bookmarkStart w:id="989" w:name="_Toc97562319"/>
      <w:r>
        <w:t>7.8</w:t>
      </w:r>
      <w:r>
        <w:tab/>
        <w:t>Intermodulation characteristics</w:t>
      </w:r>
      <w:bookmarkEnd w:id="982"/>
      <w:bookmarkEnd w:id="983"/>
      <w:bookmarkEnd w:id="984"/>
      <w:bookmarkEnd w:id="985"/>
      <w:bookmarkEnd w:id="986"/>
      <w:bookmarkEnd w:id="987"/>
      <w:bookmarkEnd w:id="988"/>
      <w:bookmarkEnd w:id="989"/>
    </w:p>
    <w:p w14:paraId="20380986" w14:textId="33DEBDC1" w:rsidR="00D01953" w:rsidRPr="00D01953" w:rsidRDefault="00D01953" w:rsidP="00CD1DFB">
      <w:r>
        <w:t>FFS</w:t>
      </w:r>
    </w:p>
    <w:p w14:paraId="699F85A5" w14:textId="77777777" w:rsidR="00737688" w:rsidRDefault="00737688" w:rsidP="00737688">
      <w:pPr>
        <w:pStyle w:val="Heading2"/>
      </w:pPr>
      <w:bookmarkStart w:id="990" w:name="_Toc124256661"/>
      <w:bookmarkStart w:id="991" w:name="_Toc123057968"/>
      <w:r>
        <w:t>7.9</w:t>
      </w:r>
      <w:r>
        <w:tab/>
        <w:t>Spurious emissions</w:t>
      </w:r>
      <w:bookmarkEnd w:id="990"/>
      <w:bookmarkEnd w:id="991"/>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992" w:name="_Toc36227365"/>
      <w:bookmarkStart w:id="993" w:name="_Toc27478651"/>
      <w:r>
        <w:t>7.</w:t>
      </w:r>
      <w:r>
        <w:rPr>
          <w:rFonts w:eastAsia="MS Mincho"/>
        </w:rPr>
        <w:t>9</w:t>
      </w:r>
      <w:r>
        <w:t>.1</w:t>
      </w:r>
      <w:r>
        <w:tab/>
        <w:t>Test purpose</w:t>
      </w:r>
      <w:bookmarkEnd w:id="992"/>
      <w:bookmarkEnd w:id="993"/>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77777777" w:rsidR="00737688" w:rsidRDefault="00737688" w:rsidP="00737688">
      <w:r>
        <w:t>Test verifies the UE's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994" w:name="_Toc36227366"/>
      <w:bookmarkStart w:id="995" w:name="_Toc27478652"/>
      <w:r>
        <w:t>7.</w:t>
      </w:r>
      <w:r>
        <w:rPr>
          <w:rFonts w:eastAsia="MS Mincho"/>
        </w:rPr>
        <w:t>9</w:t>
      </w:r>
      <w:r>
        <w:t>.2</w:t>
      </w:r>
      <w:r>
        <w:tab/>
        <w:t>Test applicability</w:t>
      </w:r>
      <w:bookmarkEnd w:id="994"/>
      <w:bookmarkEnd w:id="995"/>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996" w:name="_Toc27478653"/>
      <w:bookmarkStart w:id="997" w:name="_Toc36227367"/>
      <w:r>
        <w:t>7.</w:t>
      </w:r>
      <w:r>
        <w:rPr>
          <w:rFonts w:eastAsia="MS Mincho"/>
        </w:rPr>
        <w:t>9</w:t>
      </w:r>
      <w:r>
        <w:t>.3</w:t>
      </w:r>
      <w:r>
        <w:tab/>
        <w:t>Minimum conformance requirements</w:t>
      </w:r>
      <w:bookmarkEnd w:id="996"/>
      <w:bookmarkEnd w:id="997"/>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998" w:name="_Toc36227368"/>
      <w:bookmarkStart w:id="999" w:name="_Toc27478654"/>
      <w:r>
        <w:t>7.</w:t>
      </w:r>
      <w:r>
        <w:rPr>
          <w:rFonts w:eastAsia="MS Mincho"/>
        </w:rPr>
        <w:t>9</w:t>
      </w:r>
      <w:r>
        <w:t>.4</w:t>
      </w:r>
      <w:r>
        <w:tab/>
        <w:t>Test description</w:t>
      </w:r>
      <w:bookmarkEnd w:id="998"/>
      <w:bookmarkEnd w:id="999"/>
    </w:p>
    <w:p w14:paraId="05ADDA7E" w14:textId="77777777" w:rsidR="00737688" w:rsidRDefault="00737688" w:rsidP="00737688">
      <w:pPr>
        <w:pStyle w:val="H6"/>
        <w:rPr>
          <w:rFonts w:eastAsia="MS Mincho"/>
        </w:rPr>
      </w:pPr>
      <w:bookmarkStart w:id="1000" w:name="_Toc36227369"/>
      <w:bookmarkStart w:id="1001" w:name="_Toc27478655"/>
      <w:r>
        <w:t>7.</w:t>
      </w:r>
      <w:r>
        <w:rPr>
          <w:rFonts w:eastAsia="MS Mincho"/>
        </w:rPr>
        <w:t>9</w:t>
      </w:r>
      <w:r>
        <w:t>.4.1</w:t>
      </w:r>
      <w:r>
        <w:tab/>
        <w:t>Initial conditions</w:t>
      </w:r>
      <w:bookmarkEnd w:id="1000"/>
      <w:bookmarkEnd w:id="1001"/>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pPr>
            <w:r w:rsidRPr="009127D9">
              <w:t>Mod'n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pPr>
            <w:r w:rsidRPr="009127D9">
              <w:t>Mod'n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
      </w:pPr>
      <w:r w:rsidRPr="009127D9">
        <w:t>3.</w:t>
      </w:r>
      <w:r w:rsidRPr="009127D9">
        <w:tab/>
        <w:t>Downlink signals are initially set up according to Annex C.1, C.2 , C.3.1, and uplink signals according to TS 38.521-1 [2] Annex G.0, G.1, G.2, G.3.1.</w:t>
      </w:r>
    </w:p>
    <w:p w14:paraId="327A3B32" w14:textId="77777777" w:rsidR="00737688" w:rsidRPr="009127D9" w:rsidRDefault="00737688" w:rsidP="00737688">
      <w:pPr>
        <w:pStyle w:val="B1"/>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
      </w:pPr>
      <w:r w:rsidRPr="009127D9">
        <w:t>5.</w:t>
      </w:r>
      <w:r w:rsidRPr="009127D9">
        <w:tab/>
        <w:t>Propagation conditions are set according to [Annex B.0].</w:t>
      </w:r>
    </w:p>
    <w:p w14:paraId="5AF9E3AE" w14:textId="77777777" w:rsidR="00737688" w:rsidRPr="009127D9" w:rsidRDefault="00737688" w:rsidP="00737688">
      <w:pPr>
        <w:pStyle w:val="B1"/>
      </w:pPr>
      <w:r w:rsidRPr="009127D9">
        <w:t>6.</w:t>
      </w:r>
      <w:r w:rsidRPr="009127D9">
        <w:tab/>
        <w:t xml:space="preserve">Ensure the UE is in state RRC_CONNECTED with generic procedure parameters Connectivity NR, Connected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content are defined in clause 7.9.4.3.</w:t>
      </w:r>
    </w:p>
    <w:p w14:paraId="3FA07835" w14:textId="77777777" w:rsidR="00737688" w:rsidRPr="009127D9" w:rsidRDefault="00737688" w:rsidP="00737688">
      <w:pPr>
        <w:pStyle w:val="H6"/>
      </w:pPr>
      <w:bookmarkStart w:id="1002" w:name="_Toc36227370"/>
      <w:bookmarkStart w:id="1003" w:name="_Toc27478656"/>
      <w:r w:rsidRPr="009127D9">
        <w:t>7.</w:t>
      </w:r>
      <w:r w:rsidRPr="009127D9">
        <w:rPr>
          <w:rFonts w:eastAsia="MS Mincho"/>
        </w:rPr>
        <w:t>9.4.2</w:t>
      </w:r>
      <w:r w:rsidRPr="009127D9">
        <w:tab/>
        <w:t>Test procedure</w:t>
      </w:r>
      <w:bookmarkEnd w:id="1002"/>
      <w:bookmarkEnd w:id="1003"/>
    </w:p>
    <w:p w14:paraId="0A30559C" w14:textId="77777777" w:rsidR="00737688" w:rsidRPr="009127D9" w:rsidRDefault="00737688" w:rsidP="00737688">
      <w:pPr>
        <w:pStyle w:val="B1"/>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004" w:name="_Toc27478657"/>
      <w:bookmarkStart w:id="1005" w:name="_Toc36227371"/>
      <w:r w:rsidRPr="009127D9">
        <w:t>7.</w:t>
      </w:r>
      <w:r w:rsidRPr="009127D9">
        <w:rPr>
          <w:rFonts w:eastAsia="MS Mincho"/>
        </w:rPr>
        <w:t>9</w:t>
      </w:r>
      <w:r w:rsidRPr="009127D9">
        <w:t>.4.3</w:t>
      </w:r>
      <w:r w:rsidRPr="009127D9">
        <w:tab/>
        <w:t>Message contents</w:t>
      </w:r>
      <w:bookmarkEnd w:id="1004"/>
      <w:bookmarkEnd w:id="1005"/>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1006" w:name="_Toc36227372"/>
      <w:bookmarkStart w:id="1007" w:name="_Toc27478658"/>
      <w:r>
        <w:t>7.</w:t>
      </w:r>
      <w:r>
        <w:rPr>
          <w:rFonts w:eastAsia="MS Mincho"/>
        </w:rPr>
        <w:t>9</w:t>
      </w:r>
      <w:r>
        <w:t>.5</w:t>
      </w:r>
      <w:r>
        <w:tab/>
        <w:t>Test requirement</w:t>
      </w:r>
      <w:bookmarkEnd w:id="1006"/>
      <w:bookmarkEnd w:id="1007"/>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F24F0C">
      <w:pPr>
        <w:pStyle w:val="TH"/>
      </w:pPr>
    </w:p>
    <w:p w14:paraId="572084F2" w14:textId="77777777" w:rsidR="00022962" w:rsidRDefault="00022962" w:rsidP="00022962">
      <w:pPr>
        <w:pStyle w:val="Heading1"/>
      </w:pPr>
      <w:bookmarkStart w:id="1008" w:name="_Toc97562321"/>
      <w:bookmarkStart w:id="1009" w:name="_Toc104122555"/>
      <w:bookmarkStart w:id="1010" w:name="_Toc104205506"/>
      <w:bookmarkStart w:id="1011" w:name="_Toc104206713"/>
      <w:bookmarkStart w:id="1012" w:name="_Toc104503673"/>
      <w:bookmarkStart w:id="1013" w:name="_Toc106127604"/>
      <w:bookmarkStart w:id="1014" w:name="_Toc123057969"/>
      <w:bookmarkStart w:id="1015" w:name="_Toc124256662"/>
      <w:r>
        <w:t>8</w:t>
      </w:r>
      <w:r>
        <w:tab/>
        <w:t>Conducted performance requirements</w:t>
      </w:r>
      <w:bookmarkEnd w:id="1008"/>
      <w:bookmarkEnd w:id="1009"/>
      <w:bookmarkEnd w:id="1010"/>
      <w:bookmarkEnd w:id="1011"/>
      <w:bookmarkEnd w:id="1012"/>
      <w:bookmarkEnd w:id="1013"/>
      <w:bookmarkEnd w:id="1014"/>
      <w:bookmarkEnd w:id="1015"/>
    </w:p>
    <w:p w14:paraId="15990D1C" w14:textId="77777777" w:rsidR="00022962" w:rsidRDefault="00022962" w:rsidP="00022962">
      <w:pPr>
        <w:pStyle w:val="Heading2"/>
      </w:pPr>
      <w:bookmarkStart w:id="1016" w:name="_Toc97562322"/>
      <w:bookmarkStart w:id="1017" w:name="_Toc104122556"/>
      <w:bookmarkStart w:id="1018" w:name="_Toc104205507"/>
      <w:bookmarkStart w:id="1019" w:name="_Toc104206714"/>
      <w:bookmarkStart w:id="1020" w:name="_Toc104503674"/>
      <w:bookmarkStart w:id="1021" w:name="_Toc106127605"/>
      <w:bookmarkStart w:id="1022" w:name="_Toc123057970"/>
      <w:bookmarkStart w:id="1023" w:name="_Toc124256663"/>
      <w:r>
        <w:t>8.1</w:t>
      </w:r>
      <w:r>
        <w:tab/>
        <w:t>General</w:t>
      </w:r>
      <w:bookmarkEnd w:id="1016"/>
      <w:bookmarkEnd w:id="1017"/>
      <w:bookmarkEnd w:id="1018"/>
      <w:bookmarkEnd w:id="1019"/>
      <w:bookmarkEnd w:id="1020"/>
      <w:bookmarkEnd w:id="1021"/>
      <w:bookmarkEnd w:id="1022"/>
      <w:bookmarkEnd w:id="1023"/>
    </w:p>
    <w:p w14:paraId="2B98B2CE" w14:textId="77777777" w:rsidR="00022962" w:rsidRPr="00652012" w:rsidRDefault="00022962" w:rsidP="00022962">
      <w:pPr>
        <w:pStyle w:val="Heading3"/>
      </w:pPr>
      <w:bookmarkStart w:id="1024" w:name="_Toc21338139"/>
      <w:bookmarkStart w:id="1025" w:name="_Toc29808247"/>
      <w:bookmarkStart w:id="1026" w:name="_Toc37068166"/>
      <w:bookmarkStart w:id="1027" w:name="_Toc37083709"/>
      <w:bookmarkStart w:id="1028" w:name="_Toc37084051"/>
      <w:bookmarkStart w:id="1029" w:name="_Toc40209413"/>
      <w:bookmarkStart w:id="1030" w:name="_Toc40209755"/>
      <w:bookmarkStart w:id="1031" w:name="_Toc45892714"/>
      <w:bookmarkStart w:id="1032" w:name="_Toc53176571"/>
      <w:bookmarkStart w:id="1033" w:name="_Toc61120847"/>
      <w:bookmarkStart w:id="1034" w:name="_Toc67917991"/>
      <w:bookmarkStart w:id="1035" w:name="_Toc76298034"/>
      <w:bookmarkStart w:id="1036" w:name="_Toc76572046"/>
      <w:bookmarkStart w:id="1037" w:name="_Toc76651913"/>
      <w:bookmarkStart w:id="1038" w:name="_Toc76652751"/>
      <w:bookmarkStart w:id="1039" w:name="_Toc83742023"/>
      <w:bookmarkStart w:id="1040" w:name="_Toc91440513"/>
      <w:bookmarkStart w:id="1041" w:name="_Toc98849298"/>
      <w:bookmarkStart w:id="1042" w:name="_Toc106543147"/>
      <w:bookmarkStart w:id="1043" w:name="_Toc106737242"/>
      <w:bookmarkStart w:id="1044" w:name="_Toc107233009"/>
      <w:bookmarkStart w:id="1045" w:name="_Toc107234596"/>
      <w:bookmarkStart w:id="1046" w:name="_Toc107419565"/>
      <w:bookmarkStart w:id="1047" w:name="_Toc107476858"/>
      <w:bookmarkStart w:id="1048" w:name="_Toc114565671"/>
      <w:bookmarkStart w:id="1049" w:name="_Toc115267759"/>
      <w:bookmarkStart w:id="1050" w:name="_Toc123057971"/>
      <w:bookmarkStart w:id="1051" w:name="_Toc124256664"/>
      <w:r w:rsidRPr="00652012">
        <w:t>8.1.1</w:t>
      </w:r>
      <w:r w:rsidRPr="00652012">
        <w:rPr>
          <w:rFonts w:hint="eastAsia"/>
        </w:rPr>
        <w:tab/>
      </w:r>
      <w:r w:rsidRPr="00652012">
        <w:t>Relationship between minimum requirements and test requirements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052" w:name="_Toc21338140"/>
      <w:bookmarkStart w:id="1053" w:name="_Toc29808248"/>
      <w:bookmarkStart w:id="1054" w:name="_Toc37068167"/>
      <w:bookmarkStart w:id="1055" w:name="_Toc37083710"/>
      <w:bookmarkStart w:id="1056" w:name="_Toc37084052"/>
      <w:bookmarkStart w:id="1057" w:name="_Toc40209414"/>
      <w:bookmarkStart w:id="1058" w:name="_Toc40209756"/>
      <w:bookmarkStart w:id="1059" w:name="_Toc45892715"/>
      <w:bookmarkStart w:id="1060" w:name="_Toc53176572"/>
      <w:bookmarkStart w:id="1061" w:name="_Toc61120848"/>
      <w:bookmarkStart w:id="1062" w:name="_Toc67917992"/>
      <w:bookmarkStart w:id="1063" w:name="_Toc76298035"/>
      <w:bookmarkStart w:id="1064" w:name="_Toc76572047"/>
      <w:bookmarkStart w:id="1065" w:name="_Toc76651914"/>
      <w:bookmarkStart w:id="1066" w:name="_Toc76652752"/>
      <w:bookmarkStart w:id="1067" w:name="_Toc83742024"/>
      <w:bookmarkStart w:id="1068" w:name="_Toc91440514"/>
      <w:bookmarkStart w:id="1069" w:name="_Toc98849299"/>
      <w:bookmarkStart w:id="1070" w:name="_Toc106543148"/>
      <w:bookmarkStart w:id="1071" w:name="_Toc106737243"/>
      <w:bookmarkStart w:id="1072" w:name="_Toc107233010"/>
      <w:bookmarkStart w:id="1073" w:name="_Toc107234597"/>
      <w:bookmarkStart w:id="1074" w:name="_Toc107419566"/>
      <w:bookmarkStart w:id="1075" w:name="_Toc107476859"/>
      <w:bookmarkStart w:id="1076" w:name="_Toc114565672"/>
      <w:bookmarkStart w:id="1077" w:name="_Toc115267760"/>
      <w:bookmarkStart w:id="1078" w:name="_Toc123057972"/>
      <w:bookmarkStart w:id="1079" w:name="_Toc124256665"/>
      <w:bookmarkStart w:id="1080" w:name="_Hlk19881496"/>
      <w:r w:rsidRPr="00652012">
        <w:t>8.1.2</w:t>
      </w:r>
      <w:r w:rsidRPr="00652012">
        <w:rPr>
          <w:rFonts w:hint="eastAsia"/>
        </w:rPr>
        <w:tab/>
      </w:r>
      <w:r w:rsidRPr="00652012">
        <w:t>Applicability of minimum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bookmarkEnd w:id="1080"/>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081" w:name="_Toc21338142"/>
      <w:bookmarkStart w:id="1082" w:name="_Toc29808250"/>
      <w:bookmarkStart w:id="1083" w:name="_Toc37068169"/>
      <w:bookmarkStart w:id="1084" w:name="_Toc37083712"/>
      <w:bookmarkStart w:id="1085" w:name="_Toc37084054"/>
      <w:bookmarkStart w:id="1086" w:name="_Toc40209416"/>
      <w:bookmarkStart w:id="1087" w:name="_Toc40209758"/>
      <w:bookmarkStart w:id="1088" w:name="_Toc45892717"/>
      <w:bookmarkStart w:id="1089" w:name="_Toc53176574"/>
      <w:bookmarkStart w:id="1090" w:name="_Toc61120850"/>
      <w:bookmarkStart w:id="1091" w:name="_Toc67917994"/>
      <w:bookmarkStart w:id="1092" w:name="_Toc76298037"/>
      <w:bookmarkStart w:id="1093" w:name="_Toc76572049"/>
      <w:bookmarkStart w:id="1094" w:name="_Toc76651916"/>
      <w:bookmarkStart w:id="1095" w:name="_Toc76652754"/>
      <w:bookmarkStart w:id="1096" w:name="_Toc83742026"/>
      <w:bookmarkStart w:id="1097" w:name="_Toc91440516"/>
      <w:bookmarkStart w:id="1098" w:name="_Toc98849301"/>
      <w:bookmarkStart w:id="1099" w:name="_Toc106543150"/>
      <w:bookmarkStart w:id="1100" w:name="_Toc106737245"/>
      <w:bookmarkStart w:id="1101" w:name="_Toc107233012"/>
      <w:bookmarkStart w:id="1102" w:name="_Toc107234599"/>
      <w:bookmarkStart w:id="1103" w:name="_Toc107419568"/>
      <w:bookmarkStart w:id="1104" w:name="_Toc107476861"/>
      <w:bookmarkStart w:id="1105" w:name="_Toc114565674"/>
      <w:bookmarkStart w:id="1106" w:name="_Toc115267762"/>
      <w:bookmarkStart w:id="1107" w:name="_Toc123057973"/>
      <w:bookmarkStart w:id="1108" w:name="_Toc124256666"/>
      <w:r w:rsidRPr="00652012">
        <w:t>8.1.3</w:t>
      </w:r>
      <w:r w:rsidRPr="00652012">
        <w:rPr>
          <w:rFonts w:hint="eastAsia"/>
        </w:rPr>
        <w:tab/>
      </w:r>
      <w:r w:rsidRPr="00652012">
        <w:t>Conducted requirements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D6653E2" w14:textId="77777777" w:rsidR="00022962" w:rsidRPr="00652012" w:rsidRDefault="00022962" w:rsidP="00022962">
      <w:pPr>
        <w:pStyle w:val="Heading4"/>
      </w:pPr>
      <w:bookmarkStart w:id="1109" w:name="_Toc123057974"/>
      <w:bookmarkStart w:id="1110" w:name="_Toc124256667"/>
      <w:r w:rsidRPr="00652012">
        <w:t>8.1.3.1</w:t>
      </w:r>
      <w:r w:rsidRPr="00652012">
        <w:rPr>
          <w:rFonts w:hint="eastAsia"/>
        </w:rPr>
        <w:tab/>
      </w:r>
      <w:r w:rsidRPr="00652012">
        <w:t>Introduction</w:t>
      </w:r>
      <w:bookmarkEnd w:id="1109"/>
      <w:bookmarkEnd w:id="1110"/>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111" w:name="_Toc21338143"/>
      <w:bookmarkStart w:id="1112" w:name="_Toc29808251"/>
      <w:bookmarkStart w:id="1113" w:name="_Toc37068170"/>
      <w:bookmarkStart w:id="1114" w:name="_Toc37083713"/>
      <w:bookmarkStart w:id="1115" w:name="_Toc37084055"/>
      <w:bookmarkStart w:id="1116" w:name="_Toc40209417"/>
      <w:bookmarkStart w:id="1117" w:name="_Toc40209759"/>
      <w:bookmarkStart w:id="1118" w:name="_Toc45892718"/>
      <w:bookmarkStart w:id="1119" w:name="_Toc53176575"/>
      <w:bookmarkStart w:id="1120" w:name="_Toc61120851"/>
      <w:bookmarkStart w:id="1121" w:name="_Toc67917995"/>
      <w:bookmarkStart w:id="1122" w:name="_Toc76298038"/>
      <w:bookmarkStart w:id="1123" w:name="_Toc76572050"/>
      <w:bookmarkStart w:id="1124" w:name="_Toc76651917"/>
      <w:bookmarkStart w:id="1125" w:name="_Toc76652755"/>
      <w:bookmarkStart w:id="1126" w:name="_Toc83742027"/>
      <w:bookmarkStart w:id="1127" w:name="_Toc91440517"/>
      <w:bookmarkStart w:id="1128" w:name="_Toc98849302"/>
      <w:bookmarkStart w:id="1129" w:name="_Toc106543151"/>
      <w:bookmarkStart w:id="1130" w:name="_Toc106737246"/>
      <w:bookmarkStart w:id="1131" w:name="_Toc107233013"/>
      <w:bookmarkStart w:id="1132" w:name="_Toc107234600"/>
      <w:bookmarkStart w:id="1133" w:name="_Toc107419569"/>
      <w:bookmarkStart w:id="1134" w:name="_Toc107476862"/>
      <w:bookmarkStart w:id="1135" w:name="_Toc114565675"/>
      <w:bookmarkStart w:id="1136" w:name="_Toc115267763"/>
      <w:bookmarkStart w:id="1137" w:name="_Toc123057975"/>
      <w:bookmarkStart w:id="1138" w:name="_Toc124256668"/>
      <w:r>
        <w:t>8.1.3</w:t>
      </w:r>
      <w:r w:rsidRPr="00186E68">
        <w:t>.</w:t>
      </w:r>
      <w:r>
        <w:t>2</w:t>
      </w:r>
      <w:r w:rsidRPr="00186E68">
        <w:rPr>
          <w:rFonts w:hint="eastAsia"/>
        </w:rPr>
        <w:tab/>
        <w:t>R</w:t>
      </w:r>
      <w:r w:rsidRPr="00186E68">
        <w:t>eference point</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139" w:name="_Toc21338144"/>
      <w:bookmarkStart w:id="1140" w:name="_Toc29808252"/>
      <w:bookmarkStart w:id="1141" w:name="_Toc37068171"/>
      <w:bookmarkStart w:id="1142" w:name="_Toc37083714"/>
      <w:bookmarkStart w:id="1143" w:name="_Toc37084056"/>
      <w:bookmarkStart w:id="1144" w:name="_Toc40209418"/>
      <w:bookmarkStart w:id="1145" w:name="_Toc40209760"/>
      <w:bookmarkStart w:id="1146" w:name="_Toc45892719"/>
      <w:bookmarkStart w:id="1147" w:name="_Toc53176576"/>
      <w:bookmarkStart w:id="1148" w:name="_Toc61120852"/>
      <w:bookmarkStart w:id="1149" w:name="_Toc67917996"/>
      <w:bookmarkStart w:id="1150" w:name="_Toc76298039"/>
      <w:bookmarkStart w:id="1151" w:name="_Toc76572051"/>
      <w:bookmarkStart w:id="1152" w:name="_Toc76651918"/>
      <w:bookmarkStart w:id="1153" w:name="_Toc76652756"/>
      <w:bookmarkStart w:id="1154" w:name="_Toc83742028"/>
      <w:bookmarkStart w:id="1155" w:name="_Toc91440518"/>
      <w:bookmarkStart w:id="1156" w:name="_Toc98849303"/>
      <w:bookmarkStart w:id="1157" w:name="_Toc106543152"/>
      <w:bookmarkStart w:id="1158" w:name="_Toc106737247"/>
      <w:bookmarkStart w:id="1159" w:name="_Toc107233014"/>
      <w:bookmarkStart w:id="1160" w:name="_Toc107234601"/>
      <w:bookmarkStart w:id="1161" w:name="_Toc107419570"/>
      <w:bookmarkStart w:id="1162" w:name="_Toc107476863"/>
      <w:bookmarkStart w:id="1163" w:name="_Toc114565676"/>
      <w:bookmarkStart w:id="1164" w:name="_Toc115267764"/>
      <w:bookmarkStart w:id="1165" w:name="_Toc123057976"/>
      <w:bookmarkStart w:id="1166" w:name="_Toc12425666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167" w:name="_Toc21338145"/>
      <w:bookmarkStart w:id="1168" w:name="_Toc29808253"/>
      <w:bookmarkStart w:id="1169" w:name="_Toc37068172"/>
      <w:bookmarkStart w:id="1170" w:name="_Toc37083715"/>
      <w:bookmarkStart w:id="1171" w:name="_Toc37084057"/>
      <w:bookmarkStart w:id="1172" w:name="_Toc40209419"/>
      <w:bookmarkStart w:id="1173" w:name="_Toc40209761"/>
      <w:bookmarkStart w:id="1174" w:name="_Toc45892720"/>
      <w:bookmarkStart w:id="1175" w:name="_Toc53176577"/>
      <w:bookmarkStart w:id="1176" w:name="_Toc61120853"/>
      <w:bookmarkStart w:id="1177" w:name="_Toc67917997"/>
      <w:bookmarkStart w:id="1178" w:name="_Toc76298040"/>
      <w:bookmarkStart w:id="1179" w:name="_Toc76572052"/>
      <w:bookmarkStart w:id="1180" w:name="_Toc76651919"/>
      <w:bookmarkStart w:id="1181" w:name="_Toc76652757"/>
      <w:bookmarkStart w:id="1182" w:name="_Toc83742029"/>
      <w:bookmarkStart w:id="1183" w:name="_Toc91440519"/>
      <w:bookmarkStart w:id="1184" w:name="_Toc98849304"/>
      <w:bookmarkStart w:id="1185" w:name="_Toc106543153"/>
      <w:bookmarkStart w:id="1186" w:name="_Toc106737248"/>
      <w:bookmarkStart w:id="1187" w:name="_Toc107233015"/>
      <w:bookmarkStart w:id="1188" w:name="_Toc107234602"/>
      <w:bookmarkStart w:id="1189" w:name="_Toc107419571"/>
      <w:bookmarkStart w:id="1190" w:name="_Toc107476864"/>
      <w:bookmarkStart w:id="1191" w:name="_Toc114565677"/>
      <w:bookmarkStart w:id="1192" w:name="_Toc115267765"/>
      <w:bookmarkStart w:id="1193" w:name="_Toc123057977"/>
      <w:bookmarkStart w:id="1194" w:name="_Toc124256670"/>
      <w:r w:rsidRPr="00652012">
        <w:t>8.1.3.4</w:t>
      </w:r>
      <w:r w:rsidRPr="00652012">
        <w:rPr>
          <w:rFonts w:hint="eastAsia"/>
        </w:rPr>
        <w:tab/>
      </w:r>
      <w:r w:rsidRPr="00652012">
        <w:t>Noc</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C5738A6" w14:textId="77777777" w:rsidR="00022962" w:rsidRPr="00186E68" w:rsidRDefault="00022962" w:rsidP="00022962">
      <w:pPr>
        <w:pStyle w:val="Heading5"/>
      </w:pPr>
      <w:bookmarkStart w:id="1195" w:name="_Toc21338146"/>
      <w:bookmarkStart w:id="1196" w:name="_Toc29808254"/>
      <w:bookmarkStart w:id="1197" w:name="_Toc37068173"/>
      <w:bookmarkStart w:id="1198" w:name="_Toc37083716"/>
      <w:bookmarkStart w:id="1199" w:name="_Toc37084058"/>
      <w:bookmarkStart w:id="1200" w:name="_Toc40209420"/>
      <w:bookmarkStart w:id="1201" w:name="_Toc40209762"/>
      <w:bookmarkStart w:id="1202" w:name="_Toc45892721"/>
      <w:bookmarkStart w:id="1203" w:name="_Toc53176578"/>
      <w:bookmarkStart w:id="1204" w:name="_Toc61120854"/>
      <w:bookmarkStart w:id="1205" w:name="_Toc67917998"/>
      <w:bookmarkStart w:id="1206" w:name="_Toc76298041"/>
      <w:bookmarkStart w:id="1207" w:name="_Toc76572053"/>
      <w:bookmarkStart w:id="1208" w:name="_Toc76651920"/>
      <w:bookmarkStart w:id="1209" w:name="_Toc76652758"/>
      <w:bookmarkStart w:id="1210" w:name="_Toc83742030"/>
      <w:bookmarkStart w:id="1211" w:name="_Toc91440520"/>
      <w:bookmarkStart w:id="1212" w:name="_Toc98849305"/>
      <w:bookmarkStart w:id="1213" w:name="_Toc106543154"/>
      <w:bookmarkStart w:id="1214" w:name="_Toc106737249"/>
      <w:bookmarkStart w:id="1215" w:name="_Toc107233016"/>
      <w:bookmarkStart w:id="1216" w:name="_Toc107234603"/>
      <w:bookmarkStart w:id="1217" w:name="_Toc107419572"/>
      <w:bookmarkStart w:id="1218" w:name="_Toc107476865"/>
      <w:bookmarkStart w:id="1219" w:name="_Toc114565678"/>
      <w:bookmarkStart w:id="1220" w:name="_Toc115267766"/>
      <w:bookmarkStart w:id="1221" w:name="_Toc123057978"/>
      <w:bookmarkStart w:id="1222" w:name="_Toc124256671"/>
      <w:r>
        <w:t>8.1.3</w:t>
      </w:r>
      <w:r w:rsidRPr="00186E68">
        <w:t>.</w:t>
      </w:r>
      <w:r>
        <w:t>4</w:t>
      </w:r>
      <w:r w:rsidRPr="00186E68">
        <w:t>.1</w:t>
      </w:r>
      <w:r w:rsidRPr="00186E68">
        <w:tab/>
        <w:t>Introduction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223" w:name="_Toc21338147"/>
      <w:bookmarkStart w:id="1224" w:name="_Toc29808255"/>
      <w:bookmarkStart w:id="1225" w:name="_Toc37068174"/>
      <w:bookmarkStart w:id="1226" w:name="_Toc37083717"/>
      <w:bookmarkStart w:id="1227" w:name="_Toc37084059"/>
      <w:bookmarkStart w:id="1228" w:name="_Toc40209421"/>
      <w:bookmarkStart w:id="1229" w:name="_Toc40209763"/>
      <w:bookmarkStart w:id="1230" w:name="_Toc45892722"/>
      <w:bookmarkStart w:id="1231" w:name="_Toc53176579"/>
      <w:bookmarkStart w:id="1232" w:name="_Toc61120855"/>
      <w:bookmarkStart w:id="1233" w:name="_Toc67917999"/>
      <w:bookmarkStart w:id="1234" w:name="_Toc76298042"/>
      <w:bookmarkStart w:id="1235" w:name="_Toc76572054"/>
      <w:bookmarkStart w:id="1236" w:name="_Toc76651921"/>
      <w:bookmarkStart w:id="1237" w:name="_Toc76652759"/>
      <w:bookmarkStart w:id="1238" w:name="_Toc83742031"/>
      <w:bookmarkStart w:id="1239" w:name="_Toc91440521"/>
      <w:bookmarkStart w:id="1240" w:name="_Toc98849306"/>
      <w:bookmarkStart w:id="1241" w:name="_Toc106543155"/>
      <w:bookmarkStart w:id="1242" w:name="_Toc106737250"/>
      <w:bookmarkStart w:id="1243" w:name="_Toc107233017"/>
      <w:bookmarkStart w:id="1244" w:name="_Toc107234604"/>
      <w:bookmarkStart w:id="1245" w:name="_Toc107419573"/>
      <w:bookmarkStart w:id="1246" w:name="_Toc107476866"/>
      <w:bookmarkStart w:id="1247" w:name="_Toc114565679"/>
      <w:bookmarkStart w:id="1248" w:name="_Toc115267767"/>
      <w:bookmarkStart w:id="1249" w:name="_Toc123057979"/>
      <w:bookmarkStart w:id="1250" w:name="_Toc124256672"/>
      <w:r>
        <w:t>8.1.3</w:t>
      </w:r>
      <w:r w:rsidRPr="00186E68">
        <w:t>.</w:t>
      </w:r>
      <w:r>
        <w:t>4</w:t>
      </w:r>
      <w:r w:rsidRPr="00186E68">
        <w:t>.2</w:t>
      </w:r>
      <w:r w:rsidRPr="00186E68">
        <w:tab/>
        <w:t>Noc for NR operating bands in FR1</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251" w:name="_Toc21338148"/>
      <w:bookmarkStart w:id="1252" w:name="_Toc29808256"/>
      <w:bookmarkStart w:id="1253" w:name="_Toc37068175"/>
      <w:bookmarkStart w:id="1254" w:name="_Toc37083718"/>
      <w:bookmarkStart w:id="1255" w:name="_Toc37084060"/>
      <w:bookmarkStart w:id="1256" w:name="_Toc40209422"/>
      <w:bookmarkStart w:id="1257" w:name="_Toc40209764"/>
      <w:bookmarkStart w:id="1258" w:name="_Toc45892723"/>
      <w:bookmarkStart w:id="1259" w:name="_Toc53176580"/>
      <w:bookmarkStart w:id="1260" w:name="_Toc61120856"/>
      <w:bookmarkStart w:id="1261" w:name="_Toc67918000"/>
      <w:bookmarkStart w:id="1262" w:name="_Toc76298043"/>
      <w:bookmarkStart w:id="1263" w:name="_Toc76572055"/>
      <w:bookmarkStart w:id="1264" w:name="_Toc76651922"/>
      <w:bookmarkStart w:id="1265" w:name="_Toc76652760"/>
      <w:bookmarkStart w:id="1266" w:name="_Toc83742032"/>
      <w:bookmarkStart w:id="1267" w:name="_Toc91440522"/>
      <w:bookmarkStart w:id="1268" w:name="_Toc98849307"/>
      <w:bookmarkStart w:id="1269" w:name="_Toc106543156"/>
      <w:bookmarkStart w:id="1270" w:name="_Toc106737251"/>
      <w:bookmarkStart w:id="1271" w:name="_Toc107233018"/>
      <w:bookmarkStart w:id="1272" w:name="_Toc107234605"/>
      <w:bookmarkStart w:id="1273" w:name="_Toc107419574"/>
      <w:bookmarkStart w:id="1274" w:name="_Toc107476867"/>
      <w:bookmarkStart w:id="1275" w:name="_Toc114565680"/>
      <w:bookmarkStart w:id="1276" w:name="_Toc115267768"/>
      <w:r>
        <w:t>8.1.3</w:t>
      </w:r>
      <w:r w:rsidRPr="00186E68">
        <w:t>.</w:t>
      </w:r>
      <w:r>
        <w:t>4</w:t>
      </w:r>
      <w:r w:rsidRPr="00186E68">
        <w:t>.2.1</w:t>
      </w:r>
      <w:r w:rsidRPr="00186E68">
        <w:tab/>
        <w:t>Derivation of Noc values for NR operating bands in FR1</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
      </w:pPr>
      <w:r w:rsidRPr="00186E68">
        <w:t>-</w:t>
      </w:r>
      <w:r w:rsidRPr="00186E68">
        <w:tab/>
        <w:t>12 is the number of subcarriers in a PRB</w:t>
      </w:r>
    </w:p>
    <w:p w14:paraId="0C3589F4" w14:textId="77777777" w:rsidR="00022962" w:rsidRPr="00186E68" w:rsidRDefault="00022962" w:rsidP="00022962">
      <w:pPr>
        <w:pStyle w:val="B1"/>
      </w:pPr>
      <w:r w:rsidRPr="00186E68">
        <w:t>-</w:t>
      </w:r>
      <w:r w:rsidRPr="00186E68">
        <w:tab/>
        <w:t>SCS Y is the subcarrier spacing associated with the REFSENS value</w:t>
      </w:r>
    </w:p>
    <w:p w14:paraId="7CFA1B2C" w14:textId="77777777" w:rsidR="00022962" w:rsidRPr="00186E68" w:rsidRDefault="00022962" w:rsidP="00022962">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
      </w:pPr>
      <w:r w:rsidRPr="00186E68">
        <w:t>-</w:t>
      </w:r>
      <w:r w:rsidRPr="00186E68">
        <w:tab/>
        <w:t>D is diversity gain equal to 3 dB</w:t>
      </w:r>
    </w:p>
    <w:p w14:paraId="428C8B27" w14:textId="77777777" w:rsidR="00022962" w:rsidRPr="00186E68" w:rsidRDefault="00022962" w:rsidP="00022962">
      <w:pPr>
        <w:pStyle w:val="B1"/>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277" w:name="_Toc97562323"/>
      <w:bookmarkStart w:id="1278" w:name="_Toc104122557"/>
      <w:bookmarkStart w:id="1279" w:name="_Toc104205508"/>
      <w:bookmarkStart w:id="1280" w:name="_Toc104206715"/>
      <w:bookmarkStart w:id="1281" w:name="_Toc104503675"/>
      <w:bookmarkStart w:id="1282" w:name="_Toc106127606"/>
      <w:bookmarkStart w:id="1283" w:name="_Toc123057980"/>
      <w:bookmarkStart w:id="1284" w:name="_Toc124256673"/>
      <w:r>
        <w:t>8.2</w:t>
      </w:r>
      <w:r>
        <w:tab/>
        <w:t>Demodulation performance requirements</w:t>
      </w:r>
      <w:bookmarkEnd w:id="1277"/>
      <w:bookmarkEnd w:id="1278"/>
      <w:bookmarkEnd w:id="1279"/>
      <w:bookmarkEnd w:id="1280"/>
      <w:bookmarkEnd w:id="1281"/>
      <w:bookmarkEnd w:id="1282"/>
      <w:bookmarkEnd w:id="1283"/>
      <w:bookmarkEnd w:id="1284"/>
    </w:p>
    <w:p w14:paraId="179E4D52" w14:textId="77777777" w:rsidR="00AE5FB0" w:rsidRPr="00683DC0" w:rsidRDefault="00AE5FB0" w:rsidP="00AE5FB0">
      <w:pPr>
        <w:pStyle w:val="Heading3"/>
      </w:pPr>
      <w:bookmarkStart w:id="1285" w:name="_Toc21338159"/>
      <w:bookmarkStart w:id="1286" w:name="_Toc29808267"/>
      <w:bookmarkStart w:id="1287" w:name="_Toc37068186"/>
      <w:bookmarkStart w:id="1288" w:name="_Toc37083729"/>
      <w:bookmarkStart w:id="1289" w:name="_Toc37084071"/>
      <w:bookmarkStart w:id="1290" w:name="_Toc40209433"/>
      <w:bookmarkStart w:id="1291" w:name="_Toc40209775"/>
      <w:bookmarkStart w:id="1292" w:name="_Toc45892734"/>
      <w:bookmarkStart w:id="1293" w:name="_Toc53176591"/>
      <w:bookmarkStart w:id="1294" w:name="_Toc61120867"/>
      <w:bookmarkStart w:id="1295" w:name="_Toc67918011"/>
      <w:bookmarkStart w:id="1296" w:name="_Toc76298054"/>
      <w:bookmarkStart w:id="1297" w:name="_Toc76572066"/>
      <w:bookmarkStart w:id="1298" w:name="_Toc76651933"/>
      <w:bookmarkStart w:id="1299" w:name="_Toc76652771"/>
      <w:bookmarkStart w:id="1300" w:name="_Toc83742043"/>
      <w:bookmarkStart w:id="1301" w:name="_Toc91440533"/>
      <w:bookmarkStart w:id="1302" w:name="_Toc98849318"/>
      <w:bookmarkStart w:id="1303" w:name="_Toc106543168"/>
      <w:bookmarkStart w:id="1304" w:name="_Toc106737263"/>
      <w:bookmarkStart w:id="1305" w:name="_Toc107233030"/>
      <w:bookmarkStart w:id="1306" w:name="_Toc107234620"/>
      <w:bookmarkStart w:id="1307" w:name="_Toc107419589"/>
      <w:bookmarkStart w:id="1308" w:name="_Toc107476882"/>
      <w:bookmarkStart w:id="1309" w:name="_Toc114565695"/>
      <w:bookmarkStart w:id="1310" w:name="_Toc115267783"/>
      <w:bookmarkStart w:id="1311" w:name="_Toc123057981"/>
      <w:bookmarkStart w:id="1312" w:name="_Toc124256674"/>
      <w:r>
        <w:t>8.2.1</w:t>
      </w:r>
      <w:r w:rsidRPr="00683DC0">
        <w:rPr>
          <w:rFonts w:hint="eastAsia"/>
        </w:rPr>
        <w:tab/>
        <w:t>General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2F08FEF5" w14:textId="77777777" w:rsidR="00AE5FB0" w:rsidRPr="00683DC0" w:rsidRDefault="00AE5FB0" w:rsidP="00AE5FB0">
      <w:pPr>
        <w:pStyle w:val="Heading4"/>
      </w:pPr>
      <w:bookmarkStart w:id="1313" w:name="_Toc21338160"/>
      <w:bookmarkStart w:id="1314" w:name="_Toc29808268"/>
      <w:bookmarkStart w:id="1315" w:name="_Toc37068187"/>
      <w:bookmarkStart w:id="1316" w:name="_Toc37083730"/>
      <w:bookmarkStart w:id="1317" w:name="_Toc37084072"/>
      <w:bookmarkStart w:id="1318" w:name="_Toc40209434"/>
      <w:bookmarkStart w:id="1319" w:name="_Toc40209776"/>
      <w:bookmarkStart w:id="1320" w:name="_Toc45892735"/>
      <w:bookmarkStart w:id="1321" w:name="_Toc53176592"/>
      <w:bookmarkStart w:id="1322" w:name="_Toc61120868"/>
      <w:bookmarkStart w:id="1323" w:name="_Toc67918012"/>
      <w:bookmarkStart w:id="1324" w:name="_Toc76298055"/>
      <w:bookmarkStart w:id="1325" w:name="_Toc76572067"/>
      <w:bookmarkStart w:id="1326" w:name="_Toc76651934"/>
      <w:bookmarkStart w:id="1327" w:name="_Toc76652772"/>
      <w:bookmarkStart w:id="1328" w:name="_Toc83742044"/>
      <w:bookmarkStart w:id="1329" w:name="_Toc91440534"/>
      <w:bookmarkStart w:id="1330" w:name="_Toc98849319"/>
      <w:bookmarkStart w:id="1331" w:name="_Toc106543169"/>
      <w:bookmarkStart w:id="1332" w:name="_Toc106737264"/>
      <w:bookmarkStart w:id="1333" w:name="_Toc107233031"/>
      <w:bookmarkStart w:id="1334" w:name="_Toc107234621"/>
      <w:bookmarkStart w:id="1335" w:name="_Toc107419590"/>
      <w:bookmarkStart w:id="1336" w:name="_Toc107476883"/>
      <w:bookmarkStart w:id="1337" w:name="_Toc114565696"/>
      <w:bookmarkStart w:id="1338" w:name="_Toc115267784"/>
      <w:bookmarkStart w:id="1339" w:name="_Toc123057982"/>
      <w:bookmarkStart w:id="1340" w:name="_Toc124256675"/>
      <w:r>
        <w:t>8.2.1</w:t>
      </w:r>
      <w:r w:rsidRPr="00683DC0">
        <w:t>.1</w:t>
      </w:r>
      <w:r w:rsidRPr="00683DC0">
        <w:rPr>
          <w:rFonts w:hint="eastAsia"/>
        </w:rPr>
        <w:tab/>
      </w:r>
      <w:r w:rsidRPr="00683DC0">
        <w:t>Applicability of requirements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729D161" w14:textId="77777777" w:rsidR="00AE5FB0" w:rsidRPr="00683DC0" w:rsidRDefault="00AE5FB0" w:rsidP="00AE5FB0">
      <w:pPr>
        <w:pStyle w:val="Heading5"/>
      </w:pPr>
      <w:bookmarkStart w:id="1341" w:name="_Toc21338161"/>
      <w:bookmarkStart w:id="1342" w:name="_Toc29808269"/>
      <w:bookmarkStart w:id="1343" w:name="_Toc37068188"/>
      <w:bookmarkStart w:id="1344" w:name="_Toc37083731"/>
      <w:bookmarkStart w:id="1345" w:name="_Toc37084073"/>
      <w:bookmarkStart w:id="1346" w:name="_Toc40209435"/>
      <w:bookmarkStart w:id="1347" w:name="_Toc40209777"/>
      <w:bookmarkStart w:id="1348" w:name="_Toc45892736"/>
      <w:bookmarkStart w:id="1349" w:name="_Toc53176593"/>
      <w:bookmarkStart w:id="1350" w:name="_Toc61120869"/>
      <w:bookmarkStart w:id="1351" w:name="_Toc67918013"/>
      <w:bookmarkStart w:id="1352" w:name="_Toc76298056"/>
      <w:bookmarkStart w:id="1353" w:name="_Toc76572068"/>
      <w:bookmarkStart w:id="1354" w:name="_Toc76651935"/>
      <w:bookmarkStart w:id="1355" w:name="_Toc76652773"/>
      <w:bookmarkStart w:id="1356" w:name="_Toc83742045"/>
      <w:bookmarkStart w:id="1357" w:name="_Toc91440535"/>
      <w:bookmarkStart w:id="1358" w:name="_Toc98849320"/>
      <w:bookmarkStart w:id="1359" w:name="_Toc106543170"/>
      <w:bookmarkStart w:id="1360" w:name="_Toc106737265"/>
      <w:bookmarkStart w:id="1361" w:name="_Toc107233032"/>
      <w:bookmarkStart w:id="1362" w:name="_Toc107234622"/>
      <w:bookmarkStart w:id="1363" w:name="_Toc107419591"/>
      <w:bookmarkStart w:id="1364" w:name="_Toc107476884"/>
      <w:bookmarkStart w:id="1365" w:name="_Toc114565697"/>
      <w:bookmarkStart w:id="1366" w:name="_Toc115267785"/>
      <w:bookmarkStart w:id="1367" w:name="_Toc123057983"/>
      <w:bookmarkStart w:id="1368" w:name="_Toc124256676"/>
      <w:r>
        <w:t>8.2.1</w:t>
      </w:r>
      <w:r w:rsidRPr="00683DC0">
        <w:t>.1.1</w:t>
      </w:r>
      <w:r w:rsidRPr="00683DC0">
        <w:rPr>
          <w:rFonts w:hint="eastAsia"/>
        </w:rPr>
        <w:tab/>
      </w:r>
      <w:r w:rsidRPr="00683DC0">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369" w:name="_Toc21338163"/>
      <w:bookmarkStart w:id="1370" w:name="_Toc29808271"/>
      <w:bookmarkStart w:id="1371" w:name="_Toc37068190"/>
      <w:bookmarkStart w:id="1372" w:name="_Toc37083733"/>
      <w:bookmarkStart w:id="1373" w:name="_Toc37084075"/>
      <w:bookmarkStart w:id="1374" w:name="_Toc40209437"/>
      <w:bookmarkStart w:id="1375" w:name="_Toc40209779"/>
      <w:bookmarkStart w:id="1376" w:name="_Toc45892738"/>
      <w:bookmarkStart w:id="1377" w:name="_Toc53176595"/>
      <w:bookmarkStart w:id="1378" w:name="_Toc61120871"/>
      <w:bookmarkStart w:id="1379" w:name="_Toc67918015"/>
      <w:bookmarkStart w:id="1380" w:name="_Toc76298058"/>
      <w:bookmarkStart w:id="1381" w:name="_Toc76572070"/>
      <w:bookmarkStart w:id="1382" w:name="_Toc76651937"/>
      <w:bookmarkStart w:id="1383" w:name="_Toc76652775"/>
      <w:bookmarkStart w:id="1384" w:name="_Toc83742047"/>
      <w:bookmarkStart w:id="1385" w:name="_Toc91440537"/>
      <w:bookmarkStart w:id="1386" w:name="_Toc98849322"/>
      <w:bookmarkStart w:id="1387" w:name="_Toc106543172"/>
      <w:bookmarkStart w:id="1388" w:name="_Toc106737267"/>
      <w:bookmarkStart w:id="1389" w:name="_Toc107233034"/>
      <w:bookmarkStart w:id="1390" w:name="_Toc107234624"/>
      <w:bookmarkStart w:id="1391" w:name="_Toc107419593"/>
      <w:bookmarkStart w:id="1392" w:name="_Toc107476886"/>
      <w:bookmarkStart w:id="1393" w:name="_Toc114565699"/>
      <w:bookmarkStart w:id="1394" w:name="_Toc115267787"/>
      <w:bookmarkStart w:id="1395" w:name="_Toc123057984"/>
      <w:bookmarkStart w:id="1396" w:name="_Toc12425667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7210331A" w14:textId="77777777" w:rsidR="00AE5FB0" w:rsidRPr="00683DC0" w:rsidRDefault="00AE5FB0" w:rsidP="00AE5FB0">
      <w:bookmarkStart w:id="139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397"/>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398" w:name="_Toc123057985"/>
      <w:bookmarkStart w:id="1399" w:name="_Toc12425667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398"/>
      <w:bookmarkEnd w:id="1399"/>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400" w:name="_Toc21338166"/>
      <w:bookmarkStart w:id="1401" w:name="_Toc29808274"/>
      <w:bookmarkStart w:id="1402" w:name="_Toc37068193"/>
      <w:bookmarkStart w:id="1403" w:name="_Toc37083736"/>
      <w:bookmarkStart w:id="1404" w:name="_Toc37084078"/>
      <w:bookmarkStart w:id="1405" w:name="_Toc40209440"/>
      <w:bookmarkStart w:id="1406" w:name="_Toc40209782"/>
      <w:bookmarkStart w:id="1407" w:name="_Toc45892741"/>
      <w:bookmarkStart w:id="1408" w:name="_Toc53176598"/>
      <w:bookmarkStart w:id="1409" w:name="_Toc61120880"/>
      <w:bookmarkStart w:id="1410" w:name="_Toc67918025"/>
      <w:bookmarkStart w:id="1411" w:name="_Toc76298068"/>
      <w:bookmarkStart w:id="1412" w:name="_Toc76572080"/>
      <w:bookmarkStart w:id="1413" w:name="_Toc76651947"/>
      <w:bookmarkStart w:id="1414" w:name="_Toc76652785"/>
      <w:bookmarkStart w:id="1415" w:name="_Toc83742057"/>
      <w:bookmarkStart w:id="1416" w:name="_Toc91440547"/>
      <w:bookmarkStart w:id="1417" w:name="_Toc98849333"/>
      <w:bookmarkStart w:id="1418" w:name="_Toc106543184"/>
      <w:bookmarkStart w:id="1419" w:name="_Toc106737279"/>
      <w:bookmarkStart w:id="1420" w:name="_Toc107233046"/>
      <w:bookmarkStart w:id="1421" w:name="_Toc107234636"/>
      <w:bookmarkStart w:id="1422" w:name="_Toc107419605"/>
      <w:bookmarkStart w:id="1423" w:name="_Toc107476899"/>
      <w:bookmarkStart w:id="1424" w:name="_Toc114565713"/>
      <w:bookmarkStart w:id="1425" w:name="_Toc115267801"/>
      <w:bookmarkStart w:id="1426" w:name="_Toc123057986"/>
      <w:bookmarkStart w:id="1427" w:name="_Toc124256679"/>
      <w:bookmarkStart w:id="1428" w:name="_Toc21338169"/>
      <w:bookmarkStart w:id="1429" w:name="_Toc29808277"/>
      <w:bookmarkStart w:id="1430" w:name="_Toc37068196"/>
      <w:bookmarkStart w:id="1431" w:name="_Toc37083739"/>
      <w:bookmarkStart w:id="1432" w:name="_Toc37084081"/>
      <w:bookmarkStart w:id="1433" w:name="_Toc40209443"/>
      <w:bookmarkStart w:id="1434" w:name="_Toc40209785"/>
      <w:bookmarkStart w:id="1435" w:name="_Toc45892744"/>
      <w:bookmarkStart w:id="1436" w:name="_Toc53176601"/>
      <w:bookmarkStart w:id="1437" w:name="_Toc61120883"/>
      <w:bookmarkStart w:id="1438" w:name="_Toc67918028"/>
      <w:bookmarkStart w:id="1439" w:name="_Toc76298071"/>
      <w:bookmarkStart w:id="1440" w:name="_Toc76572083"/>
      <w:bookmarkStart w:id="1441" w:name="_Toc76651950"/>
      <w:bookmarkStart w:id="1442" w:name="_Toc76652788"/>
      <w:bookmarkStart w:id="1443" w:name="_Toc83742060"/>
      <w:bookmarkStart w:id="1444" w:name="_Toc91440550"/>
      <w:bookmarkStart w:id="1445" w:name="_Toc98849336"/>
      <w:bookmarkStart w:id="1446" w:name="_Toc106543187"/>
      <w:bookmarkStart w:id="1447" w:name="_Toc106737282"/>
      <w:bookmarkStart w:id="1448" w:name="_Toc107233049"/>
      <w:bookmarkStart w:id="1449" w:name="_Toc107234639"/>
      <w:bookmarkStart w:id="1450" w:name="_Toc107419608"/>
      <w:bookmarkStart w:id="1451" w:name="_Toc107476902"/>
      <w:bookmarkStart w:id="1452" w:name="_Toc114565720"/>
      <w:bookmarkStart w:id="1453"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454" w:name="_Toc114565714"/>
      <w:bookmarkStart w:id="1455" w:name="_Toc115267802"/>
      <w:bookmarkStart w:id="1456" w:name="_Toc123057987"/>
      <w:bookmarkStart w:id="1457" w:name="_Toc124256680"/>
      <w:r>
        <w:t>8</w:t>
      </w:r>
      <w:r w:rsidRPr="00C25669">
        <w:t>.</w:t>
      </w:r>
      <w:r w:rsidRPr="00C25669">
        <w:rPr>
          <w:rFonts w:hint="eastAsia"/>
        </w:rPr>
        <w:t>2</w:t>
      </w:r>
      <w:r w:rsidRPr="00C25669">
        <w:t>.</w:t>
      </w:r>
      <w:r>
        <w:t>1</w:t>
      </w:r>
      <w:r w:rsidRPr="00C25669">
        <w:t>.</w:t>
      </w:r>
      <w:r>
        <w:t>2.2</w:t>
      </w:r>
      <w:bookmarkStart w:id="1458" w:name="_Toc114565715"/>
      <w:bookmarkStart w:id="1459" w:name="_Toc115267803"/>
      <w:bookmarkEnd w:id="1454"/>
      <w:bookmarkEnd w:id="1455"/>
      <w:r>
        <w:tab/>
        <w:t>2</w:t>
      </w:r>
      <w:r w:rsidRPr="00C25669">
        <w:t>RX requirements</w:t>
      </w:r>
      <w:bookmarkEnd w:id="1456"/>
      <w:bookmarkEnd w:id="1457"/>
      <w:bookmarkEnd w:id="1458"/>
      <w:bookmarkEnd w:id="1459"/>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460" w:name="_Toc123057988"/>
      <w:bookmarkStart w:id="1461"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60"/>
      <w:bookmarkEnd w:id="1461"/>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5E7C5B">
        <w:trPr>
          <w:trHeight w:val="375"/>
          <w:jc w:val="center"/>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5E7C5B">
        <w:trPr>
          <w:trHeight w:val="375"/>
          <w:jc w:val="center"/>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5E7C5B">
        <w:trPr>
          <w:trHeight w:val="189"/>
          <w:jc w:val="center"/>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5E7C5B">
        <w:trPr>
          <w:trHeight w:val="189"/>
          <w:jc w:val="center"/>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5E7C5B">
        <w:trPr>
          <w:trHeight w:val="189"/>
          <w:jc w:val="center"/>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5E7C5B">
        <w:trPr>
          <w:trHeight w:val="189"/>
          <w:jc w:val="center"/>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0F09B36E" w14:textId="05D1450D"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p>
    <w:p w14:paraId="1C2A9178" w14:textId="77777777" w:rsidR="00457A42" w:rsidRPr="0000609A" w:rsidRDefault="00457A42" w:rsidP="00457A42">
      <w:pPr>
        <w:pStyle w:val="EditorsNote"/>
      </w:pPr>
      <w:r w:rsidRPr="0000609A">
        <w:t>Editor's Note: This test cases is incomplete in following aspects:</w:t>
      </w:r>
    </w:p>
    <w:p w14:paraId="281B6CEE" w14:textId="77777777" w:rsidR="00457A42" w:rsidRDefault="00457A42" w:rsidP="00457A42">
      <w:pPr>
        <w:pStyle w:val="EditorsNote"/>
        <w:numPr>
          <w:ilvl w:val="0"/>
          <w:numId w:val="16"/>
        </w:numPr>
      </w:pPr>
      <w:r>
        <w:t>NTN specific message contents</w:t>
      </w:r>
    </w:p>
    <w:p w14:paraId="3F2EB31D" w14:textId="77777777" w:rsidR="00457A42" w:rsidRPr="009127D9" w:rsidRDefault="00457A42" w:rsidP="00457A42">
      <w:pPr>
        <w:pStyle w:val="EditorsNote"/>
        <w:numPr>
          <w:ilvl w:val="0"/>
          <w:numId w:val="16"/>
        </w:numPr>
      </w:pPr>
      <w:r w:rsidRPr="009127D9">
        <w:t>Initial condition and call setup procedure to support NR satellite access are TBD</w:t>
      </w:r>
    </w:p>
    <w:p w14:paraId="7D9A3267" w14:textId="77777777" w:rsidR="00457A42" w:rsidRDefault="00457A42" w:rsidP="00457A42">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77777777" w:rsidR="00457A42" w:rsidRDefault="00457A42" w:rsidP="00457A42">
      <w:pPr>
        <w:pStyle w:val="EditorsNote"/>
        <w:numPr>
          <w:ilvl w:val="0"/>
          <w:numId w:val="16"/>
        </w:numPr>
      </w:pPr>
      <w:r>
        <w:t>Applicability spec update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
      </w:pPr>
      <w:r w:rsidRPr="0000609A">
        <w:t>4.</w:t>
      </w:r>
      <w:r w:rsidRPr="0000609A">
        <w:tab/>
        <w:t>Propagation conditions are set according to Annex B.0.</w:t>
      </w:r>
    </w:p>
    <w:p w14:paraId="7387A7D7" w14:textId="77777777" w:rsidR="00457A42" w:rsidRPr="0000609A" w:rsidRDefault="00457A42" w:rsidP="00457A42">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26413869" w14:textId="77777777" w:rsidR="00457A42" w:rsidRPr="0000609A" w:rsidRDefault="00457A42" w:rsidP="00457A42">
      <w:pPr>
        <w:pStyle w:val="B1"/>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77777777" w:rsidR="00457A42" w:rsidRPr="0000609A" w:rsidRDefault="00457A42" w:rsidP="00457A42">
      <w:pPr>
        <w:pStyle w:val="B1"/>
      </w:pPr>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270C7314" w14:textId="77777777" w:rsidR="00457A42" w:rsidRPr="0000609A" w:rsidRDefault="00457A42" w:rsidP="00457A42">
      <w:pPr>
        <w:pStyle w:val="B1"/>
      </w:pPr>
      <w:r w:rsidRPr="0000609A">
        <w:t>3.</w:t>
      </w:r>
      <w:r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t>X</w:t>
      </w:r>
      <w:r w:rsidRPr="0000609A">
        <w:t xml:space="preserve"> in Annex G clause </w:t>
      </w:r>
      <w:r>
        <w:t>Y</w:t>
      </w:r>
      <w:r w:rsidRPr="0000609A">
        <w:t>.</w:t>
      </w:r>
    </w:p>
    <w:p w14:paraId="23A790E5" w14:textId="77777777" w:rsidR="00457A42" w:rsidRPr="0000609A" w:rsidRDefault="00457A42" w:rsidP="00457A42">
      <w:pPr>
        <w:pStyle w:val="B1"/>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77777777" w:rsidR="00457A42" w:rsidRPr="0000609A" w:rsidRDefault="00457A42" w:rsidP="00457A42">
      <w:r w:rsidRPr="0000609A">
        <w:t>Message contents are according to TS 38.508-1 [6] clauses 4.6.1 and 5.4.2.</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77777777"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77777777"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7777777"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77777777"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204AFFF7" w14:textId="6A55C675" w:rsidR="00EC2303" w:rsidRDefault="00EC2303" w:rsidP="00EC2303">
      <w:pPr>
        <w:pStyle w:val="Heading8"/>
      </w:pPr>
      <w:bookmarkStart w:id="1462" w:name="_Toc130455859"/>
      <w:bookmarkStart w:id="1463" w:name="_Toc27479717"/>
      <w:bookmarkStart w:id="1464" w:name="_Toc36058916"/>
      <w:bookmarkStart w:id="1465" w:name="_Toc44067840"/>
      <w:bookmarkStart w:id="1466" w:name="_Toc52716767"/>
      <w:bookmarkStart w:id="1467" w:name="_Toc58239419"/>
      <w:bookmarkStart w:id="1468" w:name="_Toc68247010"/>
      <w:bookmarkStart w:id="1469" w:name="_Toc75790327"/>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462"/>
    </w:p>
    <w:p w14:paraId="784A6EE2" w14:textId="77777777" w:rsidR="00EC2303" w:rsidRPr="00C25669" w:rsidRDefault="00EC2303" w:rsidP="00EC2303">
      <w:pPr>
        <w:pStyle w:val="Heading1"/>
      </w:pPr>
      <w:bookmarkStart w:id="1470" w:name="_Toc76298424"/>
      <w:bookmarkStart w:id="1471" w:name="_Toc76572436"/>
      <w:bookmarkStart w:id="1472" w:name="_Toc76652303"/>
      <w:bookmarkStart w:id="1473" w:name="_Toc76653141"/>
      <w:bookmarkStart w:id="1474" w:name="_Toc83742414"/>
      <w:bookmarkStart w:id="1475" w:name="_Toc91440904"/>
      <w:bookmarkStart w:id="1476" w:name="_Toc98849694"/>
      <w:bookmarkStart w:id="1477" w:name="_Toc106543548"/>
      <w:bookmarkStart w:id="1478" w:name="_Toc106737646"/>
      <w:bookmarkStart w:id="1479" w:name="_Toc107233413"/>
      <w:bookmarkStart w:id="1480" w:name="_Toc107235031"/>
      <w:bookmarkStart w:id="1481" w:name="_Toc107420001"/>
      <w:bookmarkStart w:id="1482" w:name="_Toc107477299"/>
      <w:bookmarkStart w:id="1483" w:name="_Toc123057991"/>
      <w:bookmarkStart w:id="1484" w:name="_Toc124255286"/>
      <w:bookmarkStart w:id="1485" w:name="_Toc124255477"/>
      <w:bookmarkStart w:id="1486" w:name="_Toc124255614"/>
      <w:bookmarkStart w:id="1487" w:name="_Toc131688452"/>
      <w:r w:rsidRPr="00C25669">
        <w:t>A.1</w:t>
      </w:r>
      <w:r w:rsidRPr="00C25669">
        <w:rPr>
          <w:rFonts w:hint="eastAsia"/>
          <w:snapToGrid w:val="0"/>
        </w:rPr>
        <w:tab/>
      </w:r>
      <w:r w:rsidRPr="00C25669">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5A8CD13B" w14:textId="77777777" w:rsidR="00EC2303" w:rsidRPr="00C25669" w:rsidRDefault="00EC2303" w:rsidP="00EC2303">
      <w:pPr>
        <w:pStyle w:val="Heading2"/>
        <w:rPr>
          <w:snapToGrid w:val="0"/>
        </w:rPr>
      </w:pPr>
      <w:bookmarkStart w:id="1488" w:name="_Toc21338389"/>
      <w:bookmarkStart w:id="1489" w:name="_Toc29808497"/>
      <w:bookmarkStart w:id="1490" w:name="_Toc37068416"/>
      <w:bookmarkStart w:id="1491" w:name="_Toc37083961"/>
      <w:bookmarkStart w:id="1492" w:name="_Toc37084303"/>
      <w:bookmarkStart w:id="1493" w:name="_Toc40209665"/>
      <w:bookmarkStart w:id="1494" w:name="_Toc40210007"/>
      <w:bookmarkStart w:id="1495" w:name="_Toc45892966"/>
      <w:bookmarkStart w:id="1496" w:name="_Toc53176831"/>
      <w:bookmarkStart w:id="1497" w:name="_Toc61121159"/>
      <w:bookmarkStart w:id="1498" w:name="_Toc67918355"/>
      <w:bookmarkStart w:id="1499" w:name="_Toc76298425"/>
      <w:bookmarkStart w:id="1500" w:name="_Toc76572437"/>
      <w:bookmarkStart w:id="1501" w:name="_Toc76652304"/>
      <w:bookmarkStart w:id="1502" w:name="_Toc76653142"/>
      <w:bookmarkStart w:id="1503" w:name="_Toc83742415"/>
      <w:bookmarkStart w:id="1504" w:name="_Toc91440905"/>
      <w:bookmarkStart w:id="1505" w:name="_Toc98849695"/>
      <w:bookmarkStart w:id="1506" w:name="_Toc106543549"/>
      <w:bookmarkStart w:id="1507" w:name="_Toc106737647"/>
      <w:bookmarkStart w:id="1508" w:name="_Toc107233414"/>
      <w:bookmarkStart w:id="1509" w:name="_Toc107235032"/>
      <w:bookmarkStart w:id="1510" w:name="_Toc107420002"/>
      <w:bookmarkStart w:id="1511" w:name="_Toc107477300"/>
      <w:bookmarkStart w:id="1512" w:name="_Toc123057992"/>
      <w:bookmarkStart w:id="1513" w:name="_Toc124255287"/>
      <w:bookmarkStart w:id="1514" w:name="_Toc124255478"/>
      <w:bookmarkStart w:id="1515" w:name="_Toc124255615"/>
      <w:bookmarkStart w:id="1516" w:name="_Toc131688453"/>
      <w:r w:rsidRPr="00C25669">
        <w:rPr>
          <w:snapToGrid w:val="0"/>
        </w:rPr>
        <w:t>A.1.1</w:t>
      </w:r>
      <w:r w:rsidRPr="00C25669">
        <w:rPr>
          <w:snapToGrid w:val="0"/>
        </w:rPr>
        <w:tab/>
        <w:t>Throughput definition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517" w:name="_Toc123057993"/>
      <w:bookmarkStart w:id="1518" w:name="_Toc124255288"/>
      <w:bookmarkStart w:id="1519" w:name="_Toc124255479"/>
      <w:bookmarkStart w:id="1520" w:name="_Toc124255616"/>
      <w:bookmarkStart w:id="1521" w:name="_Toc131688454"/>
      <w:r w:rsidRPr="00C25669">
        <w:t>A.</w:t>
      </w:r>
      <w:r>
        <w:t>2</w:t>
      </w:r>
      <w:r w:rsidRPr="00C25669">
        <w:rPr>
          <w:rFonts w:hint="eastAsia"/>
          <w:snapToGrid w:val="0"/>
        </w:rPr>
        <w:tab/>
      </w:r>
      <w:r>
        <w:t>U</w:t>
      </w:r>
      <w:r w:rsidRPr="00C25669">
        <w:t>L reference measurement channels</w:t>
      </w:r>
      <w:bookmarkEnd w:id="1517"/>
      <w:bookmarkEnd w:id="1518"/>
      <w:bookmarkEnd w:id="1519"/>
      <w:bookmarkEnd w:id="1520"/>
      <w:bookmarkEnd w:id="1521"/>
    </w:p>
    <w:p w14:paraId="2E4F26A8" w14:textId="77777777" w:rsidR="00EC2303" w:rsidRPr="00E13F74" w:rsidRDefault="00EC2303" w:rsidP="00EC2303"/>
    <w:p w14:paraId="2D8AC0CA" w14:textId="77777777" w:rsidR="00EC2303" w:rsidRPr="00C25669" w:rsidRDefault="00EC2303" w:rsidP="00EC2303">
      <w:pPr>
        <w:pStyle w:val="Heading1"/>
      </w:pPr>
      <w:bookmarkStart w:id="1522" w:name="_Toc21338393"/>
      <w:bookmarkStart w:id="1523" w:name="_Toc29808501"/>
      <w:bookmarkStart w:id="1524" w:name="_Toc37068420"/>
      <w:bookmarkStart w:id="1525" w:name="_Toc37083965"/>
      <w:bookmarkStart w:id="1526" w:name="_Toc37084307"/>
      <w:bookmarkStart w:id="1527" w:name="_Toc40209669"/>
      <w:bookmarkStart w:id="1528" w:name="_Toc40210011"/>
      <w:bookmarkStart w:id="1529" w:name="_Toc45892970"/>
      <w:bookmarkStart w:id="1530" w:name="_Toc53176835"/>
      <w:bookmarkStart w:id="1531" w:name="_Toc61121163"/>
      <w:bookmarkStart w:id="1532" w:name="_Toc67918359"/>
      <w:bookmarkStart w:id="1533" w:name="_Toc76298429"/>
      <w:bookmarkStart w:id="1534" w:name="_Toc76572441"/>
      <w:bookmarkStart w:id="1535" w:name="_Toc76652308"/>
      <w:bookmarkStart w:id="1536" w:name="_Toc76653146"/>
      <w:bookmarkStart w:id="1537" w:name="_Toc83742419"/>
      <w:bookmarkStart w:id="1538" w:name="_Toc91440909"/>
      <w:bookmarkStart w:id="1539" w:name="_Toc98849699"/>
      <w:bookmarkStart w:id="1540" w:name="_Toc106543553"/>
      <w:bookmarkStart w:id="1541" w:name="_Toc106737651"/>
      <w:bookmarkStart w:id="1542" w:name="_Toc107233418"/>
      <w:bookmarkStart w:id="1543" w:name="_Toc107235036"/>
      <w:bookmarkStart w:id="1544" w:name="_Toc107420006"/>
      <w:bookmarkStart w:id="1545" w:name="_Toc107477304"/>
      <w:bookmarkStart w:id="1546" w:name="_Toc123057994"/>
      <w:bookmarkStart w:id="1547" w:name="_Toc124255289"/>
      <w:bookmarkStart w:id="1548" w:name="_Toc124255480"/>
      <w:bookmarkStart w:id="1549" w:name="_Toc124255617"/>
      <w:bookmarkStart w:id="1550" w:name="_Toc131688455"/>
      <w:r w:rsidRPr="00C25669">
        <w:t>A.3</w:t>
      </w:r>
      <w:r w:rsidRPr="00C25669">
        <w:rPr>
          <w:rFonts w:hint="eastAsia"/>
          <w:snapToGrid w:val="0"/>
        </w:rPr>
        <w:tab/>
      </w:r>
      <w:r w:rsidRPr="00C25669">
        <w:t>DL reference measurement channels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3F12E358" w14:textId="77777777" w:rsidR="00EC2303" w:rsidRPr="00C25669" w:rsidRDefault="00EC2303" w:rsidP="00EC2303">
      <w:pPr>
        <w:pStyle w:val="Heading2"/>
      </w:pPr>
      <w:bookmarkStart w:id="1551" w:name="_Toc21338394"/>
      <w:bookmarkStart w:id="1552" w:name="_Toc29808502"/>
      <w:bookmarkStart w:id="1553" w:name="_Toc37068421"/>
      <w:bookmarkStart w:id="1554" w:name="_Toc37083966"/>
      <w:bookmarkStart w:id="1555" w:name="_Toc37084308"/>
      <w:bookmarkStart w:id="1556" w:name="_Toc40209670"/>
      <w:bookmarkStart w:id="1557" w:name="_Toc40210012"/>
      <w:bookmarkStart w:id="1558" w:name="_Toc45892971"/>
      <w:bookmarkStart w:id="1559" w:name="_Toc53176836"/>
      <w:bookmarkStart w:id="1560" w:name="_Toc61121164"/>
      <w:bookmarkStart w:id="1561" w:name="_Toc67918360"/>
      <w:bookmarkStart w:id="1562" w:name="_Toc76298430"/>
      <w:bookmarkStart w:id="1563" w:name="_Toc76572442"/>
      <w:bookmarkStart w:id="1564" w:name="_Toc76652309"/>
      <w:bookmarkStart w:id="1565" w:name="_Toc76653147"/>
      <w:bookmarkStart w:id="1566" w:name="_Toc83742420"/>
      <w:bookmarkStart w:id="1567" w:name="_Toc91440910"/>
      <w:bookmarkStart w:id="1568" w:name="_Toc98849700"/>
      <w:bookmarkStart w:id="1569" w:name="_Toc106543554"/>
      <w:bookmarkStart w:id="1570" w:name="_Toc106737652"/>
      <w:bookmarkStart w:id="1571" w:name="_Toc107233419"/>
      <w:bookmarkStart w:id="1572" w:name="_Toc107235037"/>
      <w:bookmarkStart w:id="1573" w:name="_Toc107420007"/>
      <w:bookmarkStart w:id="1574" w:name="_Toc107477305"/>
      <w:bookmarkStart w:id="1575" w:name="_Toc123057995"/>
      <w:bookmarkStart w:id="1576" w:name="_Toc124255290"/>
      <w:bookmarkStart w:id="1577" w:name="_Toc124255481"/>
      <w:bookmarkStart w:id="1578" w:name="_Toc124255618"/>
      <w:bookmarkStart w:id="1579" w:name="_Toc131688456"/>
      <w:r w:rsidRPr="00C25669">
        <w:t>A.3.1</w:t>
      </w:r>
      <w:r w:rsidRPr="00C25669">
        <w:rPr>
          <w:rFonts w:hint="eastAsia"/>
          <w:snapToGrid w:val="0"/>
        </w:rPr>
        <w:tab/>
      </w:r>
      <w:r w:rsidRPr="00C25669">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580" w:name="_Toc21338395"/>
      <w:bookmarkStart w:id="1581" w:name="_Toc29808503"/>
      <w:bookmarkStart w:id="1582" w:name="_Toc37068422"/>
      <w:bookmarkStart w:id="1583" w:name="_Toc37083967"/>
      <w:bookmarkStart w:id="1584" w:name="_Toc37084309"/>
      <w:bookmarkStart w:id="1585" w:name="_Toc40209671"/>
      <w:bookmarkStart w:id="1586" w:name="_Toc40210013"/>
      <w:bookmarkStart w:id="1587" w:name="_Toc45892972"/>
      <w:bookmarkStart w:id="1588" w:name="_Toc53176837"/>
      <w:bookmarkStart w:id="1589" w:name="_Toc61121165"/>
      <w:bookmarkStart w:id="1590" w:name="_Toc67918361"/>
      <w:bookmarkStart w:id="1591" w:name="_Toc76298431"/>
      <w:bookmarkStart w:id="1592" w:name="_Toc76572443"/>
      <w:bookmarkStart w:id="1593" w:name="_Toc76652310"/>
      <w:bookmarkStart w:id="1594" w:name="_Toc76653148"/>
      <w:bookmarkStart w:id="1595" w:name="_Toc83742421"/>
      <w:bookmarkStart w:id="1596" w:name="_Toc91440911"/>
      <w:bookmarkStart w:id="1597" w:name="_Toc98849701"/>
      <w:bookmarkStart w:id="1598" w:name="_Toc106543555"/>
      <w:bookmarkStart w:id="1599" w:name="_Toc106737653"/>
      <w:bookmarkStart w:id="1600" w:name="_Toc107233420"/>
      <w:bookmarkStart w:id="1601" w:name="_Toc107235038"/>
      <w:bookmarkStart w:id="1602" w:name="_Toc107420008"/>
      <w:bookmarkStart w:id="1603" w:name="_Toc107477306"/>
      <w:bookmarkStart w:id="1604" w:name="_Toc123057996"/>
      <w:bookmarkStart w:id="1605" w:name="_Toc124255291"/>
      <w:bookmarkStart w:id="1606" w:name="_Toc124255482"/>
      <w:bookmarkStart w:id="1607" w:name="_Toc124255619"/>
      <w:bookmarkStart w:id="1608" w:name="_Toc131688457"/>
      <w:r w:rsidRPr="00C25669">
        <w:t>A.3.2</w:t>
      </w:r>
      <w:r w:rsidRPr="00C25669">
        <w:rPr>
          <w:rFonts w:hint="eastAsia"/>
          <w:snapToGrid w:val="0"/>
        </w:rPr>
        <w:tab/>
      </w:r>
      <w:r w:rsidRPr="00C25669">
        <w:t>Reference measurement channels for PDSCH performance requirements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609" w:name="_Toc21338396"/>
      <w:bookmarkStart w:id="1610" w:name="_Toc29808504"/>
      <w:bookmarkStart w:id="1611" w:name="_Toc37068423"/>
      <w:bookmarkStart w:id="1612" w:name="_Toc37083968"/>
      <w:bookmarkStart w:id="1613" w:name="_Toc37084310"/>
      <w:bookmarkStart w:id="1614" w:name="_Toc40209672"/>
      <w:bookmarkStart w:id="1615" w:name="_Toc40210014"/>
      <w:bookmarkStart w:id="1616" w:name="_Toc45892973"/>
      <w:bookmarkStart w:id="1617" w:name="_Toc53176838"/>
      <w:bookmarkStart w:id="1618" w:name="_Toc61121166"/>
      <w:bookmarkStart w:id="1619" w:name="_Toc67918362"/>
      <w:bookmarkStart w:id="1620" w:name="_Toc76298432"/>
      <w:bookmarkStart w:id="1621" w:name="_Toc76572444"/>
      <w:bookmarkStart w:id="1622" w:name="_Toc76652311"/>
      <w:bookmarkStart w:id="1623" w:name="_Toc76653149"/>
      <w:bookmarkStart w:id="1624" w:name="_Toc83742422"/>
      <w:bookmarkStart w:id="1625" w:name="_Toc91440912"/>
      <w:bookmarkStart w:id="1626" w:name="_Toc98849702"/>
      <w:bookmarkStart w:id="1627" w:name="_Toc106543556"/>
      <w:bookmarkStart w:id="1628" w:name="_Toc106737654"/>
      <w:bookmarkStart w:id="1629" w:name="_Toc107233421"/>
      <w:bookmarkStart w:id="1630" w:name="_Toc107235039"/>
      <w:bookmarkStart w:id="1631" w:name="_Toc107420009"/>
      <w:bookmarkStart w:id="1632" w:name="_Toc107477307"/>
      <w:bookmarkStart w:id="1633" w:name="_Toc123057997"/>
      <w:bookmarkStart w:id="1634" w:name="_Toc124255292"/>
      <w:bookmarkStart w:id="1635" w:name="_Toc124255483"/>
      <w:bookmarkStart w:id="1636" w:name="_Toc124255620"/>
      <w:bookmarkStart w:id="1637" w:name="_Toc131688458"/>
      <w:r w:rsidRPr="00C25669">
        <w:t>A.3.2.1</w:t>
      </w:r>
      <w:r w:rsidRPr="00C25669">
        <w:rPr>
          <w:rFonts w:hint="eastAsia"/>
          <w:snapToGrid w:val="0"/>
        </w:rPr>
        <w:tab/>
      </w:r>
      <w:r w:rsidRPr="00C25669">
        <w:t>FDD</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01B6D63" w14:textId="77777777" w:rsidR="00EC2303" w:rsidRPr="00C25669" w:rsidRDefault="00EC2303" w:rsidP="00EC2303">
      <w:pPr>
        <w:pStyle w:val="Heading4"/>
      </w:pPr>
      <w:bookmarkStart w:id="1638" w:name="_Toc21338397"/>
      <w:bookmarkStart w:id="1639" w:name="_Toc29808505"/>
      <w:bookmarkStart w:id="1640" w:name="_Toc37068424"/>
      <w:bookmarkStart w:id="1641" w:name="_Toc37083969"/>
      <w:bookmarkStart w:id="1642" w:name="_Toc37084311"/>
      <w:bookmarkStart w:id="1643" w:name="_Toc40209673"/>
      <w:bookmarkStart w:id="1644" w:name="_Toc40210015"/>
      <w:bookmarkStart w:id="1645" w:name="_Toc45892974"/>
      <w:bookmarkStart w:id="1646" w:name="_Toc53176839"/>
      <w:bookmarkStart w:id="1647" w:name="_Toc61121167"/>
      <w:bookmarkStart w:id="1648" w:name="_Toc67918363"/>
      <w:bookmarkStart w:id="1649" w:name="_Toc76298433"/>
      <w:bookmarkStart w:id="1650" w:name="_Toc76572445"/>
      <w:bookmarkStart w:id="1651" w:name="_Toc76652312"/>
      <w:bookmarkStart w:id="1652" w:name="_Toc76653150"/>
      <w:bookmarkStart w:id="1653" w:name="_Toc83742423"/>
      <w:bookmarkStart w:id="1654" w:name="_Toc91440913"/>
      <w:bookmarkStart w:id="1655" w:name="_Toc98849703"/>
      <w:bookmarkStart w:id="1656" w:name="_Toc106543557"/>
      <w:bookmarkStart w:id="1657" w:name="_Toc106737655"/>
      <w:bookmarkStart w:id="1658" w:name="_Toc107233422"/>
      <w:bookmarkStart w:id="1659" w:name="_Toc107235040"/>
      <w:bookmarkStart w:id="1660" w:name="_Toc107420010"/>
      <w:bookmarkStart w:id="1661" w:name="_Toc107477308"/>
      <w:bookmarkStart w:id="1662" w:name="_Toc123057998"/>
      <w:bookmarkStart w:id="1663" w:name="_Toc124255293"/>
      <w:bookmarkStart w:id="1664" w:name="_Toc124255484"/>
      <w:bookmarkStart w:id="1665" w:name="_Toc124255621"/>
      <w:bookmarkStart w:id="1666" w:name="_Toc131688459"/>
      <w:r w:rsidRPr="00C25669">
        <w:t>A.3.2.1.1</w:t>
      </w:r>
      <w:r w:rsidRPr="00C25669">
        <w:rPr>
          <w:rFonts w:hint="eastAsia"/>
          <w:snapToGrid w:val="0"/>
        </w:rPr>
        <w:tab/>
      </w:r>
      <w:r w:rsidRPr="00C25669">
        <w:t>Reference measurement channels for SCS 15 kHz FR1</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Pr="00CB1990" w:rsidRDefault="00EC2303" w:rsidP="00EC2303"/>
    <w:p w14:paraId="5CFDB84B" w14:textId="0707FC27" w:rsidR="00EC2303" w:rsidRDefault="00EC2303" w:rsidP="00EC2303">
      <w:pPr>
        <w:pStyle w:val="Heading8"/>
      </w:pPr>
      <w:bookmarkStart w:id="1667" w:name="_Toc130455860"/>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667"/>
    </w:p>
    <w:p w14:paraId="0C94063E" w14:textId="77777777" w:rsidR="00EC2303" w:rsidRPr="009E4AEE" w:rsidRDefault="00EC2303" w:rsidP="00EC2303">
      <w:pPr>
        <w:pStyle w:val="Heading1"/>
        <w:rPr>
          <w:lang w:val="en-US"/>
        </w:rPr>
      </w:pPr>
      <w:bookmarkStart w:id="1668" w:name="_Toc123058000"/>
      <w:bookmarkStart w:id="1669" w:name="_Toc124255295"/>
      <w:bookmarkStart w:id="1670" w:name="_Toc124255486"/>
      <w:bookmarkStart w:id="1671" w:name="_Toc124255623"/>
      <w:bookmarkStart w:id="1672" w:name="_Toc131688461"/>
      <w:r w:rsidRPr="009E4AEE">
        <w:rPr>
          <w:lang w:val="en-US"/>
        </w:rPr>
        <w:t>B.1</w:t>
      </w:r>
      <w:r w:rsidRPr="009E4AEE">
        <w:rPr>
          <w:lang w:val="en-US"/>
        </w:rPr>
        <w:tab/>
        <w:t>Static propagation condition</w:t>
      </w:r>
      <w:bookmarkEnd w:id="1668"/>
      <w:bookmarkEnd w:id="1669"/>
      <w:bookmarkEnd w:id="1670"/>
      <w:bookmarkEnd w:id="1671"/>
      <w:bookmarkEnd w:id="1672"/>
    </w:p>
    <w:p w14:paraId="25C028B4" w14:textId="77777777" w:rsidR="00EC2303" w:rsidRPr="009E4AEE" w:rsidRDefault="00EC2303" w:rsidP="00EC2303">
      <w:pPr>
        <w:pStyle w:val="Heading2"/>
        <w:rPr>
          <w:snapToGrid w:val="0"/>
        </w:rPr>
      </w:pPr>
      <w:bookmarkStart w:id="1673" w:name="_Toc114566211"/>
      <w:bookmarkStart w:id="1674" w:name="_Toc115268301"/>
      <w:bookmarkStart w:id="1675" w:name="_Toc123058001"/>
      <w:bookmarkStart w:id="1676" w:name="_Toc124255296"/>
      <w:bookmarkStart w:id="1677" w:name="_Toc124255487"/>
      <w:bookmarkStart w:id="1678" w:name="_Toc124255624"/>
      <w:bookmarkStart w:id="1679" w:name="_Toc131688462"/>
      <w:r w:rsidRPr="009E4AEE">
        <w:rPr>
          <w:snapToGrid w:val="0"/>
        </w:rPr>
        <w:t>B.1.1</w:t>
      </w:r>
      <w:r w:rsidRPr="009E4AEE">
        <w:rPr>
          <w:rFonts w:hint="eastAsia"/>
          <w:snapToGrid w:val="0"/>
        </w:rPr>
        <w:tab/>
      </w:r>
      <w:r w:rsidRPr="009E4AEE">
        <w:rPr>
          <w:snapToGrid w:val="0"/>
        </w:rPr>
        <w:t>UE Receiver with 1Rx</w:t>
      </w:r>
      <w:bookmarkEnd w:id="1673"/>
      <w:bookmarkEnd w:id="1674"/>
      <w:bookmarkEnd w:id="1675"/>
      <w:bookmarkEnd w:id="1676"/>
      <w:bookmarkEnd w:id="1677"/>
      <w:bookmarkEnd w:id="1678"/>
      <w:bookmarkEnd w:id="1679"/>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680" w:name="_Toc21338429"/>
      <w:bookmarkStart w:id="1681" w:name="_Toc29808537"/>
      <w:bookmarkStart w:id="1682" w:name="_Toc37068456"/>
      <w:bookmarkStart w:id="1683" w:name="_Toc37084001"/>
      <w:bookmarkStart w:id="1684" w:name="_Toc37084343"/>
      <w:bookmarkStart w:id="1685" w:name="_Toc40209705"/>
      <w:bookmarkStart w:id="1686" w:name="_Toc40210047"/>
      <w:bookmarkStart w:id="1687" w:name="_Toc45893006"/>
      <w:bookmarkStart w:id="1688" w:name="_Toc53176871"/>
      <w:bookmarkStart w:id="1689" w:name="_Toc61121199"/>
      <w:bookmarkStart w:id="1690" w:name="_Toc67918395"/>
      <w:bookmarkStart w:id="1691" w:name="_Toc76298470"/>
      <w:bookmarkStart w:id="1692" w:name="_Toc76572482"/>
      <w:bookmarkStart w:id="1693" w:name="_Toc76652349"/>
      <w:bookmarkStart w:id="1694" w:name="_Toc76653193"/>
      <w:bookmarkStart w:id="1695" w:name="_Toc83742466"/>
      <w:bookmarkStart w:id="1696" w:name="_Toc91440956"/>
      <w:bookmarkStart w:id="1697" w:name="_Toc98849746"/>
      <w:bookmarkStart w:id="1698" w:name="_Toc106543600"/>
      <w:bookmarkStart w:id="1699" w:name="_Toc106737698"/>
      <w:bookmarkStart w:id="1700" w:name="_Toc107233465"/>
      <w:bookmarkStart w:id="1701" w:name="_Toc107235083"/>
      <w:bookmarkStart w:id="1702" w:name="_Toc107420053"/>
      <w:bookmarkStart w:id="1703" w:name="_Toc107477351"/>
      <w:bookmarkStart w:id="1704" w:name="_Toc114566212"/>
      <w:bookmarkStart w:id="1705" w:name="_Toc115268302"/>
      <w:bookmarkStart w:id="1706" w:name="_Toc123058002"/>
      <w:bookmarkStart w:id="1707" w:name="_Toc124255297"/>
      <w:bookmarkStart w:id="1708" w:name="_Toc124255488"/>
      <w:bookmarkStart w:id="1709" w:name="_Toc124255625"/>
      <w:bookmarkStart w:id="1710" w:name="_Toc131688463"/>
      <w:r w:rsidRPr="009E4AEE">
        <w:rPr>
          <w:snapToGrid w:val="0"/>
        </w:rPr>
        <w:t>B.1.2</w:t>
      </w:r>
      <w:r w:rsidRPr="009E4AEE">
        <w:rPr>
          <w:rFonts w:hint="eastAsia"/>
          <w:snapToGrid w:val="0"/>
        </w:rPr>
        <w:tab/>
      </w:r>
      <w:r w:rsidRPr="009E4AEE">
        <w:rPr>
          <w:snapToGrid w:val="0"/>
        </w:rPr>
        <w:t>UE Receiver with 2Rx</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1.8pt;height:26.8pt;mso-width-percent:0;mso-height-percent:0;mso-width-percent:0;mso-height-percent:0" o:ole="">
            <v:imagedata r:id="rId27" o:title=""/>
          </v:shape>
          <o:OLEObject Type="Embed" ProgID="Equation.3" ShapeID="_x0000_i1033" DrawAspect="Content" ObjectID="_1747237025"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6.8pt;mso-width-percent:0;mso-height-percent:0;mso-width-percent:0;mso-height-percent:0" o:ole="">
            <v:imagedata r:id="rId29" o:title=""/>
          </v:shape>
          <o:OLEObject Type="Embed" ProgID="Equation.3" ShapeID="_x0000_i1034" DrawAspect="Content" ObjectID="_1747237026"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3016B814" w14:textId="77777777" w:rsidR="00EC2303" w:rsidRDefault="00EC2303" w:rsidP="00EC2303">
      <w:pPr>
        <w:rPr>
          <w:lang w:val="en-US"/>
        </w:rPr>
      </w:pPr>
      <w:r w:rsidRPr="009E4AEE">
        <w:rPr>
          <w:lang w:val="en-US"/>
        </w:rPr>
        <w:t>Initial channel matrix for LOS component of NTN-TDL-C channel model is equal to channel matrix of Static propagation conditions in Clause B.1.</w:t>
      </w:r>
    </w:p>
    <w:p w14:paraId="72A0AB1C" w14:textId="77777777" w:rsidR="00EC2303" w:rsidRPr="009E4AEE" w:rsidRDefault="00EC2303" w:rsidP="00EC2303">
      <w:pPr>
        <w:spacing w:after="0"/>
        <w:rPr>
          <w:lang w:val="en-US"/>
        </w:rPr>
      </w:pPr>
    </w:p>
    <w:p w14:paraId="18D134D4" w14:textId="77777777" w:rsidR="00EC2303" w:rsidRPr="009E4AEE" w:rsidRDefault="00EC2303" w:rsidP="00EC2303">
      <w:pPr>
        <w:pStyle w:val="Heading2"/>
        <w:rPr>
          <w:lang w:val="en-US"/>
        </w:rPr>
      </w:pPr>
      <w:bookmarkStart w:id="1711" w:name="_Toc123058003"/>
      <w:bookmarkStart w:id="1712" w:name="_Toc124255298"/>
      <w:bookmarkStart w:id="1713" w:name="_Toc124255489"/>
      <w:bookmarkStart w:id="1714" w:name="_Toc124255626"/>
      <w:bookmarkStart w:id="1715" w:name="_Toc131688464"/>
      <w:r w:rsidRPr="009E4AEE">
        <w:rPr>
          <w:lang w:val="en-US"/>
        </w:rPr>
        <w:t>B.2.1</w:t>
      </w:r>
      <w:r w:rsidRPr="009E4AEE">
        <w:rPr>
          <w:lang w:val="en-US"/>
        </w:rPr>
        <w:tab/>
        <w:t>Delay profiles</w:t>
      </w:r>
      <w:bookmarkEnd w:id="1711"/>
      <w:bookmarkEnd w:id="1712"/>
      <w:bookmarkEnd w:id="1713"/>
      <w:bookmarkEnd w:id="1714"/>
      <w:bookmarkEnd w:id="1715"/>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716" w:name="_Toc123058004"/>
      <w:bookmarkStart w:id="1717" w:name="_Toc124255299"/>
      <w:bookmarkStart w:id="1718" w:name="_Toc124255490"/>
      <w:bookmarkStart w:id="1719" w:name="_Toc124255627"/>
      <w:bookmarkStart w:id="1720" w:name="_Toc131688465"/>
      <w:r w:rsidRPr="009E4AEE">
        <w:rPr>
          <w:lang w:val="en-US"/>
        </w:rPr>
        <w:t>B.2.2</w:t>
      </w:r>
      <w:r w:rsidRPr="009E4AEE">
        <w:rPr>
          <w:lang w:val="en-US"/>
        </w:rPr>
        <w:tab/>
        <w:t>Combinations of channel model parameters</w:t>
      </w:r>
      <w:bookmarkEnd w:id="1716"/>
      <w:bookmarkEnd w:id="1717"/>
      <w:bookmarkEnd w:id="1718"/>
      <w:bookmarkEnd w:id="1719"/>
      <w:bookmarkEnd w:id="1720"/>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721" w:name="_Toc21338436"/>
      <w:bookmarkStart w:id="1722" w:name="_Toc29808544"/>
      <w:bookmarkStart w:id="1723" w:name="_Toc37068463"/>
      <w:bookmarkStart w:id="1724" w:name="_Toc37084008"/>
      <w:bookmarkStart w:id="1725" w:name="_Toc37084350"/>
      <w:bookmarkStart w:id="1726" w:name="_Toc40209712"/>
      <w:bookmarkStart w:id="1727" w:name="_Toc40210054"/>
      <w:bookmarkStart w:id="1728" w:name="_Toc45893013"/>
      <w:bookmarkStart w:id="1729" w:name="_Toc53176878"/>
      <w:bookmarkStart w:id="1730" w:name="_Toc61121206"/>
      <w:bookmarkStart w:id="1731" w:name="_Toc67918402"/>
      <w:bookmarkStart w:id="1732" w:name="_Toc76298477"/>
      <w:bookmarkStart w:id="1733" w:name="_Toc76572489"/>
      <w:bookmarkStart w:id="1734" w:name="_Toc76652356"/>
      <w:bookmarkStart w:id="1735" w:name="_Toc76653200"/>
      <w:bookmarkStart w:id="1736" w:name="_Toc83742473"/>
      <w:bookmarkStart w:id="1737" w:name="_Toc91440963"/>
      <w:bookmarkStart w:id="1738" w:name="_Toc98849753"/>
      <w:bookmarkStart w:id="1739" w:name="_Toc106543607"/>
      <w:bookmarkStart w:id="1740" w:name="_Toc106737705"/>
      <w:bookmarkStart w:id="1741" w:name="_Toc107233472"/>
      <w:bookmarkStart w:id="1742" w:name="_Toc107235090"/>
      <w:bookmarkStart w:id="1743" w:name="_Toc107420060"/>
      <w:bookmarkStart w:id="1744" w:name="_Toc107477358"/>
      <w:bookmarkStart w:id="1745" w:name="_Toc114566219"/>
      <w:bookmarkStart w:id="1746" w:name="_Toc115268309"/>
      <w:bookmarkStart w:id="1747" w:name="_Toc123058005"/>
      <w:bookmarkStart w:id="1748" w:name="_Toc124255300"/>
      <w:bookmarkStart w:id="1749" w:name="_Toc124255491"/>
      <w:bookmarkStart w:id="1750" w:name="_Toc124255628"/>
      <w:bookmarkStart w:id="1751" w:name="_Toc131688466"/>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752" w:name="_Toc21338437"/>
      <w:bookmarkStart w:id="1753" w:name="_Toc29808545"/>
      <w:bookmarkStart w:id="1754" w:name="_Toc37068464"/>
      <w:bookmarkStart w:id="1755" w:name="_Toc37084009"/>
      <w:bookmarkStart w:id="1756" w:name="_Toc37084351"/>
      <w:bookmarkStart w:id="1757" w:name="_Toc40209713"/>
      <w:bookmarkStart w:id="1758" w:name="_Toc40210055"/>
      <w:bookmarkStart w:id="1759" w:name="_Toc45893014"/>
      <w:bookmarkStart w:id="1760" w:name="_Toc53176879"/>
      <w:bookmarkStart w:id="1761" w:name="_Toc61121207"/>
      <w:bookmarkStart w:id="1762" w:name="_Toc67918403"/>
      <w:bookmarkStart w:id="1763" w:name="_Toc76298478"/>
      <w:bookmarkStart w:id="1764" w:name="_Toc76572490"/>
      <w:bookmarkStart w:id="1765" w:name="_Toc76652357"/>
      <w:bookmarkStart w:id="1766" w:name="_Toc76653201"/>
      <w:bookmarkStart w:id="1767" w:name="_Toc83742474"/>
      <w:bookmarkStart w:id="1768" w:name="_Toc91440964"/>
      <w:bookmarkStart w:id="1769" w:name="_Toc98849754"/>
      <w:bookmarkStart w:id="1770" w:name="_Toc106543608"/>
      <w:bookmarkStart w:id="1771" w:name="_Toc106737706"/>
      <w:bookmarkStart w:id="1772" w:name="_Toc107233473"/>
      <w:bookmarkStart w:id="1773" w:name="_Toc107235091"/>
      <w:bookmarkStart w:id="1774" w:name="_Toc107420061"/>
      <w:bookmarkStart w:id="1775" w:name="_Toc107477359"/>
      <w:bookmarkStart w:id="1776" w:name="_Toc114566220"/>
      <w:bookmarkStart w:id="1777" w:name="_Toc115268310"/>
      <w:bookmarkStart w:id="1778" w:name="_Toc123058006"/>
      <w:bookmarkStart w:id="1779" w:name="_Toc124255301"/>
      <w:bookmarkStart w:id="1780" w:name="_Toc124255492"/>
      <w:bookmarkStart w:id="1781" w:name="_Toc124255629"/>
      <w:bookmarkStart w:id="1782" w:name="_Toc131688467"/>
      <w:r w:rsidRPr="009E4AEE">
        <w:t>B.2.</w:t>
      </w:r>
      <w:r w:rsidRPr="009E4AEE">
        <w:rPr>
          <w:rFonts w:hint="eastAsia"/>
        </w:rPr>
        <w:t>3</w:t>
      </w:r>
      <w:r w:rsidRPr="009E4AEE">
        <w:t>.1</w:t>
      </w:r>
      <w:r w:rsidRPr="009E4AEE">
        <w:rPr>
          <w:rFonts w:hint="eastAsia"/>
        </w:rPr>
        <w:tab/>
        <w:t>MIMO Correlation Matrices using Uniform Linear Array (ULA)</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783" w:name="_Toc21338438"/>
      <w:bookmarkStart w:id="1784" w:name="_Toc29808546"/>
      <w:bookmarkStart w:id="1785" w:name="_Toc37068465"/>
      <w:bookmarkStart w:id="1786" w:name="_Toc37084010"/>
      <w:bookmarkStart w:id="1787" w:name="_Toc37084352"/>
      <w:bookmarkStart w:id="1788" w:name="_Toc40209714"/>
      <w:bookmarkStart w:id="1789" w:name="_Toc40210056"/>
      <w:bookmarkStart w:id="1790" w:name="_Toc45893015"/>
      <w:bookmarkStart w:id="1791" w:name="_Toc53176880"/>
      <w:bookmarkStart w:id="1792" w:name="_Toc61121208"/>
      <w:bookmarkStart w:id="1793" w:name="_Toc67918404"/>
      <w:bookmarkStart w:id="1794" w:name="_Toc76298479"/>
      <w:bookmarkStart w:id="1795" w:name="_Toc76572491"/>
      <w:bookmarkStart w:id="1796" w:name="_Toc76652358"/>
      <w:bookmarkStart w:id="1797" w:name="_Toc76653202"/>
      <w:bookmarkStart w:id="1798" w:name="_Toc83742475"/>
      <w:bookmarkStart w:id="1799" w:name="_Toc91440965"/>
      <w:bookmarkStart w:id="1800" w:name="_Toc98849755"/>
      <w:bookmarkStart w:id="1801" w:name="_Toc106543609"/>
      <w:bookmarkStart w:id="1802" w:name="_Toc106737707"/>
      <w:bookmarkStart w:id="1803" w:name="_Toc107233474"/>
      <w:bookmarkStart w:id="1804" w:name="_Toc107235092"/>
      <w:bookmarkStart w:id="1805" w:name="_Toc107420062"/>
      <w:bookmarkStart w:id="1806" w:name="_Toc107477360"/>
      <w:bookmarkStart w:id="1807" w:name="_Toc114566221"/>
      <w:bookmarkStart w:id="1808" w:name="_Toc115268311"/>
      <w:bookmarkStart w:id="1809" w:name="_Toc123058007"/>
      <w:bookmarkStart w:id="1810" w:name="_Toc124255302"/>
      <w:bookmarkStart w:id="1811" w:name="_Toc124255493"/>
      <w:bookmarkStart w:id="1812" w:name="_Toc124255630"/>
      <w:bookmarkStart w:id="1813" w:name="_Toc131688468"/>
      <w:r w:rsidRPr="009E4AEE">
        <w:rPr>
          <w:rFonts w:hint="eastAsia"/>
        </w:rPr>
        <w:t>B.2.3.1.1</w:t>
      </w:r>
      <w:r w:rsidRPr="009E4AEE">
        <w:rPr>
          <w:rFonts w:hint="eastAsia"/>
        </w:rPr>
        <w:tab/>
        <w:t>Definition of MIMO Correlation Matrices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5DE999C" w14:textId="77777777" w:rsidR="00EC2303" w:rsidRPr="009E4AEE" w:rsidRDefault="00EC2303" w:rsidP="00EC2303">
      <w:r w:rsidRPr="009E4AEE">
        <w:t>Table B.2.3.1</w:t>
      </w:r>
      <w:r w:rsidRPr="009E4AEE">
        <w:rPr>
          <w:rFonts w:hint="eastAsia"/>
        </w:rPr>
        <w:t>.1</w:t>
      </w:r>
      <w:r w:rsidRPr="009E4AEE">
        <w:t>-1 defines the correlation matrix for the gNB.</w:t>
      </w:r>
    </w:p>
    <w:p w14:paraId="07B7CC25" w14:textId="77777777" w:rsidR="00EC2303" w:rsidRPr="009E4AEE" w:rsidRDefault="00EC2303" w:rsidP="00EC2303"/>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pt;height:21.75pt;mso-width-percent:0;mso-height-percent:0;mso-width-percent:0;mso-height-percent:0" o:ole="">
                  <v:imagedata r:id="rId31" o:title=""/>
                </v:shape>
                <o:OLEObject Type="Embed" ProgID="Equation.DSMT4" ShapeID="_x0000_i1035" DrawAspect="Content" ObjectID="_1747237027"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2.05pt;height:39.35pt;mso-width-percent:0;mso-height-percent:0;mso-width-percent:0;mso-height-percent:0" o:ole="">
                  <v:imagedata r:id="rId33" o:title=""/>
                </v:shape>
                <o:OLEObject Type="Embed" ProgID="Equation.DSMT4" ShapeID="_x0000_i1036" DrawAspect="Content" ObjectID="_1747237028"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15pt;height:19.25pt;mso-width-percent:0;mso-height-percent:0;mso-width-percent:0;mso-height-percent:0" o:ole="">
                  <v:imagedata r:id="rId35" o:title=""/>
                </v:shape>
                <o:OLEObject Type="Embed" ProgID="Equation.3" ShapeID="_x0000_i1037" DrawAspect="Content" ObjectID="_1747237029"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2.05pt;height:39.35pt;mso-width-percent:0;mso-height-percent:0;mso-width-percent:0;mso-height-percent:0" o:ole="">
                  <v:imagedata r:id="rId37" o:title=""/>
                </v:shape>
                <o:OLEObject Type="Embed" ProgID="Equation.3" ShapeID="_x0000_i1038" DrawAspect="Content" ObjectID="_1747237030"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47237031"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47237032"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1pt;mso-width-percent:0;mso-height-percent:0;mso-width-percent:0;mso-height-percent:0" o:ole="">
                  <v:imagedata r:id="rId43" o:title=""/>
                </v:shape>
                <o:OLEObject Type="Embed" ProgID="Equation.3" ShapeID="_x0000_i1041" DrawAspect="Content" ObjectID="_1747237033"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3pt;height:31pt;mso-width-percent:0;mso-height-percent:0;mso-width-percent:0;mso-height-percent:0" o:ole="">
                  <v:imagedata r:id="rId45" o:title=""/>
                </v:shape>
                <o:OLEObject Type="Embed" ProgID="Equation.DSMT4" ShapeID="_x0000_i1042" DrawAspect="Content" ObjectID="_1747237034"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5pt;height:61.1pt;mso-width-percent:0;mso-height-percent:0;mso-width-percent:0;mso-height-percent:0" o:ole="">
                  <v:imagedata r:id="rId47" o:title=""/>
                </v:shape>
                <o:OLEObject Type="Embed" ProgID="Equation.DSMT4" ShapeID="_x0000_i1043" DrawAspect="Content" ObjectID="_1747237035"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814" w:name="_Toc21338439"/>
      <w:bookmarkStart w:id="1815" w:name="_Toc29808547"/>
      <w:bookmarkStart w:id="1816" w:name="_Toc37068466"/>
      <w:bookmarkStart w:id="1817" w:name="_Toc37084011"/>
      <w:bookmarkStart w:id="1818" w:name="_Toc37084353"/>
      <w:bookmarkStart w:id="1819" w:name="_Toc40209715"/>
      <w:bookmarkStart w:id="1820" w:name="_Toc40210057"/>
      <w:bookmarkStart w:id="1821" w:name="_Toc45893016"/>
      <w:bookmarkStart w:id="1822" w:name="_Toc53176881"/>
      <w:bookmarkStart w:id="1823" w:name="_Toc61121209"/>
      <w:bookmarkStart w:id="1824" w:name="_Toc67918405"/>
      <w:bookmarkStart w:id="1825" w:name="_Toc76298480"/>
      <w:bookmarkStart w:id="1826" w:name="_Toc76572492"/>
      <w:bookmarkStart w:id="1827" w:name="_Toc76652359"/>
      <w:bookmarkStart w:id="1828" w:name="_Toc76653203"/>
      <w:bookmarkStart w:id="1829" w:name="_Toc83742476"/>
      <w:bookmarkStart w:id="1830" w:name="_Toc91440966"/>
      <w:bookmarkStart w:id="1831" w:name="_Toc98849756"/>
      <w:bookmarkStart w:id="1832" w:name="_Toc106543610"/>
      <w:bookmarkStart w:id="1833" w:name="_Toc106737708"/>
      <w:bookmarkStart w:id="1834" w:name="_Toc107233475"/>
      <w:bookmarkStart w:id="1835" w:name="_Toc107235093"/>
      <w:bookmarkStart w:id="1836" w:name="_Toc107420063"/>
      <w:bookmarkStart w:id="1837" w:name="_Toc107477361"/>
      <w:bookmarkStart w:id="1838" w:name="_Toc114566222"/>
      <w:bookmarkStart w:id="1839" w:name="_Toc115268312"/>
      <w:bookmarkStart w:id="1840" w:name="_Toc123058008"/>
      <w:bookmarkStart w:id="1841" w:name="_Toc124255303"/>
      <w:bookmarkStart w:id="1842" w:name="_Toc124255494"/>
      <w:bookmarkStart w:id="1843" w:name="_Toc124255631"/>
      <w:bookmarkStart w:id="1844" w:name="_Toc131688469"/>
      <w:r w:rsidRPr="009E4AEE">
        <w:rPr>
          <w:rFonts w:hint="eastAsia"/>
        </w:rPr>
        <w:t>B.2.3.1.2</w:t>
      </w:r>
      <w:r w:rsidRPr="009E4AEE">
        <w:rPr>
          <w:rFonts w:hint="eastAsia"/>
        </w:rPr>
        <w:tab/>
        <w:t>MIMO Correlation Matrices at High, Medium and Low Level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pt;height:19.25pt;mso-width-percent:0;mso-height-percent:0;mso-width-percent:0;mso-height-percent:0" o:ole="">
                  <v:imagedata r:id="rId49" o:title=""/>
                </v:shape>
                <o:OLEObject Type="Embed" ProgID="Equation.3" ShapeID="_x0000_i1044" DrawAspect="Content" ObjectID="_1747237036"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pt;height:19.25pt;mso-width-percent:0;mso-height-percent:0;mso-width-percent:0;mso-height-percent:0" o:ole="">
                  <v:imagedata r:id="rId49" o:title=""/>
                </v:shape>
                <o:OLEObject Type="Embed" ProgID="Equation.3" ShapeID="_x0000_i1045" DrawAspect="Content" ObjectID="_1747237037"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40.2pt;height:19.25pt;mso-width-percent:0;mso-height-percent:0;mso-width-percent:0;mso-height-percent:0" o:ole="">
                  <v:imagedata r:id="rId52" o:title=""/>
                </v:shape>
                <o:OLEObject Type="Embed" ProgID="Equation.3" ShapeID="_x0000_i1046" DrawAspect="Content" ObjectID="_1747237038"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060A6966" w14:textId="139E3291" w:rsidR="00FE7BCA" w:rsidRDefault="00FE7BCA" w:rsidP="00D551A9">
      <w:pPr>
        <w:pStyle w:val="Heading8"/>
      </w:pPr>
      <w:r w:rsidRPr="00317E5D">
        <w:t xml:space="preserve">Annex C (normative): </w:t>
      </w:r>
      <w:r w:rsidRPr="00317E5D">
        <w:br/>
        <w:t>Downlink physical channels</w:t>
      </w:r>
      <w:bookmarkEnd w:id="1463"/>
      <w:bookmarkEnd w:id="1464"/>
      <w:bookmarkEnd w:id="1465"/>
      <w:bookmarkEnd w:id="1466"/>
      <w:bookmarkEnd w:id="1467"/>
      <w:bookmarkEnd w:id="1468"/>
      <w:bookmarkEnd w:id="1469"/>
    </w:p>
    <w:p w14:paraId="654DC6F5" w14:textId="79AABB4B" w:rsidR="006B5106" w:rsidRDefault="00142F63" w:rsidP="006B5106">
      <w:pPr>
        <w:pStyle w:val="Heading1"/>
        <w:rPr>
          <w:rFonts w:eastAsia="Malgun Gothic"/>
        </w:rPr>
      </w:pPr>
      <w:r>
        <w:rPr>
          <w:rFonts w:eastAsia="Malgun Gothic"/>
        </w:rPr>
        <w:t>C.1</w:t>
      </w:r>
      <w:r>
        <w:rPr>
          <w:rFonts w:eastAsia="Malgun Gothic"/>
        </w:rPr>
        <w:tab/>
      </w:r>
      <w:r w:rsidR="006B5106" w:rsidRPr="009E4AEE">
        <w:t>General</w:t>
      </w:r>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845" w:name="_Toc21338452"/>
      <w:bookmarkStart w:id="1846" w:name="_Toc29808560"/>
      <w:bookmarkStart w:id="1847" w:name="_Toc37068479"/>
      <w:bookmarkStart w:id="1848" w:name="_Toc37084024"/>
      <w:bookmarkStart w:id="1849" w:name="_Toc37084366"/>
      <w:bookmarkStart w:id="1850" w:name="_Toc40209728"/>
      <w:bookmarkStart w:id="1851" w:name="_Toc40210070"/>
      <w:bookmarkStart w:id="1852" w:name="_Toc45893029"/>
      <w:bookmarkStart w:id="1853" w:name="_Toc53176894"/>
      <w:bookmarkStart w:id="1854" w:name="_Toc61121224"/>
      <w:bookmarkStart w:id="1855" w:name="_Toc67918421"/>
      <w:bookmarkStart w:id="1856" w:name="_Toc76298496"/>
      <w:bookmarkStart w:id="1857" w:name="_Toc76572508"/>
      <w:bookmarkStart w:id="1858" w:name="_Toc76652375"/>
      <w:bookmarkStart w:id="1859" w:name="_Toc76653221"/>
      <w:bookmarkStart w:id="1860" w:name="_Toc83742494"/>
      <w:bookmarkStart w:id="1861" w:name="_Toc91440984"/>
      <w:bookmarkStart w:id="1862" w:name="_Toc98849774"/>
      <w:bookmarkStart w:id="1863" w:name="_Toc106543634"/>
      <w:bookmarkStart w:id="1864" w:name="_Toc106737732"/>
      <w:bookmarkStart w:id="1865" w:name="_Toc107233499"/>
      <w:bookmarkStart w:id="1866" w:name="_Toc107235117"/>
      <w:bookmarkStart w:id="1867" w:name="_Toc107420087"/>
      <w:bookmarkStart w:id="1868" w:name="_Toc107477385"/>
      <w:bookmarkStart w:id="1869" w:name="_Toc114566248"/>
      <w:bookmarkStart w:id="1870" w:name="_Toc115268338"/>
      <w:bookmarkStart w:id="1871" w:name="_Toc123058012"/>
      <w:bookmarkStart w:id="1872" w:name="_Toc12425670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873" w:name="_Toc21338453"/>
      <w:bookmarkStart w:id="1874" w:name="_Toc29808561"/>
      <w:bookmarkStart w:id="1875" w:name="_Toc37068480"/>
      <w:bookmarkStart w:id="1876" w:name="_Toc37084025"/>
      <w:bookmarkStart w:id="1877" w:name="_Toc37084367"/>
      <w:bookmarkStart w:id="1878" w:name="_Toc40209729"/>
      <w:bookmarkStart w:id="1879" w:name="_Toc40210071"/>
      <w:bookmarkStart w:id="1880" w:name="_Toc45893030"/>
      <w:bookmarkStart w:id="1881" w:name="_Toc53176895"/>
      <w:bookmarkStart w:id="1882" w:name="_Toc61121225"/>
      <w:bookmarkStart w:id="1883" w:name="_Toc67918422"/>
      <w:bookmarkStart w:id="1884" w:name="_Toc76298497"/>
      <w:bookmarkStart w:id="1885" w:name="_Toc76572509"/>
      <w:bookmarkStart w:id="1886" w:name="_Toc76652376"/>
      <w:bookmarkStart w:id="1887" w:name="_Toc76653222"/>
      <w:bookmarkStart w:id="1888" w:name="_Toc83742495"/>
      <w:bookmarkStart w:id="1889" w:name="_Toc91440985"/>
      <w:bookmarkStart w:id="1890" w:name="_Toc98849775"/>
      <w:bookmarkStart w:id="1891" w:name="_Toc106543635"/>
      <w:bookmarkStart w:id="1892" w:name="_Toc106737733"/>
      <w:bookmarkStart w:id="1893" w:name="_Toc107233500"/>
      <w:bookmarkStart w:id="1894" w:name="_Toc107235118"/>
      <w:bookmarkStart w:id="1895" w:name="_Toc107420088"/>
      <w:bookmarkStart w:id="1896" w:name="_Toc107477386"/>
      <w:bookmarkStart w:id="1897" w:name="_Toc114566249"/>
      <w:bookmarkStart w:id="1898" w:name="_Toc115268339"/>
      <w:bookmarkStart w:id="1899" w:name="_Toc123058013"/>
      <w:bookmarkStart w:id="1900" w:name="_Toc12425670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05pt;height:15.05pt;mso-width-percent:0;mso-height-percent:0;mso-width-percent:0;mso-height-percent:0" o:ole="">
                  <v:imagedata r:id="rId54" o:title=""/>
                </v:shape>
                <o:OLEObject Type="Embed" ProgID="Equation.3" ShapeID="_x0000_i1047" DrawAspect="Content" ObjectID="_1747237039"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77777777" w:rsidR="00BC5DFC" w:rsidRPr="009E4AEE" w:rsidRDefault="00BC5DFC" w:rsidP="005E7C5B">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2A00184D" w14:textId="3E2BF14F" w:rsidR="00F24F0C" w:rsidRDefault="00F24F0C" w:rsidP="00CD1DFB">
      <w:r>
        <w:br w:type="page"/>
      </w:r>
    </w:p>
    <w:p w14:paraId="5CA5E6C2" w14:textId="13CB6A56" w:rsidR="00080512" w:rsidRPr="004D3578" w:rsidRDefault="00080512">
      <w:pPr>
        <w:pStyle w:val="Heading8"/>
      </w:pPr>
      <w:bookmarkStart w:id="1901" w:name="_Toc121009607"/>
      <w:r w:rsidRPr="004D3578">
        <w:t>Annex &lt;X&gt; (informative):</w:t>
      </w:r>
      <w:r w:rsidRPr="004D3578">
        <w:br/>
        <w:t>Change history</w:t>
      </w:r>
      <w:bookmarkEnd w:id="19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02" w:name="historyclause"/>
            <w:bookmarkEnd w:id="1902"/>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300D9EA3"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t xml:space="preserve"> </w:t>
      </w:r>
    </w:p>
    <w:p w14:paraId="6AE5F0B0" w14:textId="77777777" w:rsidR="00080512" w:rsidRDefault="00080512"/>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charset w:val="00"/>
    <w:family w:val="auto"/>
    <w:pitch w:val="default"/>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香~??’c‘I">
    <w:altName w:val="ＭＳ 明朝"/>
    <w:charset w:val="0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06" w:name="_Hlk114947037"/>
    <w:r>
      <w:rPr>
        <w:rFonts w:ascii="Arial" w:hAnsi="Arial" w:cs="Arial"/>
        <w:b/>
        <w:szCs w:val="18"/>
      </w:rPr>
      <w:t>Release 17</w:t>
    </w:r>
  </w:p>
  <w:p w14:paraId="3754D060" w14:textId="77777777" w:rsidR="00BE2B18" w:rsidRDefault="00BE2B18">
    <w:pPr>
      <w:framePr w:h="284" w:hRule="exact" w:hSpace="181" w:wrap="notBeside" w:vAnchor="text" w:hAnchor="margin" w:xAlign="right" w:y="1"/>
      <w:tabs>
        <w:tab w:val="left" w:pos="8229"/>
      </w:tabs>
      <w:rPr>
        <w:rFonts w:ascii="Arial" w:hAnsi="Arial" w:cs="Arial"/>
        <w:b/>
        <w:sz w:val="18"/>
        <w:szCs w:val="18"/>
      </w:rPr>
    </w:pPr>
    <w:bookmarkStart w:id="907" w:name="_Hlk114947043"/>
    <w:bookmarkEnd w:id="906"/>
    <w:r>
      <w:rPr>
        <w:rFonts w:ascii="Arial" w:hAnsi="Arial" w:cs="Arial"/>
        <w:b/>
        <w:szCs w:val="18"/>
      </w:rPr>
      <w:t>3GPP TS 38.521-1 V17.7.0 (2022-12)</w:t>
    </w:r>
  </w:p>
  <w:bookmarkEnd w:id="907"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8B87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265">
      <w:rPr>
        <w:rFonts w:ascii="Arial" w:hAnsi="Arial" w:cs="Arial"/>
        <w:b/>
        <w:noProof/>
        <w:sz w:val="18"/>
        <w:szCs w:val="18"/>
      </w:rPr>
      <w:t>3GPP TS 38.521-5 V0.2.0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3C1C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26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3"/>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4"/>
  </w:num>
  <w:num w:numId="16" w16cid:durableId="21335507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103630"/>
    <w:rsid w:val="0011178D"/>
    <w:rsid w:val="00133525"/>
    <w:rsid w:val="00142F63"/>
    <w:rsid w:val="001535AB"/>
    <w:rsid w:val="0015383E"/>
    <w:rsid w:val="00153AEA"/>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E44DF"/>
    <w:rsid w:val="002F0C64"/>
    <w:rsid w:val="00315B85"/>
    <w:rsid w:val="003172DC"/>
    <w:rsid w:val="00325B2B"/>
    <w:rsid w:val="0035462D"/>
    <w:rsid w:val="00356555"/>
    <w:rsid w:val="003765B8"/>
    <w:rsid w:val="003816E2"/>
    <w:rsid w:val="003936BA"/>
    <w:rsid w:val="003A617D"/>
    <w:rsid w:val="003B5A46"/>
    <w:rsid w:val="003B65B1"/>
    <w:rsid w:val="003B7F01"/>
    <w:rsid w:val="003C3971"/>
    <w:rsid w:val="003E0918"/>
    <w:rsid w:val="003E0FF8"/>
    <w:rsid w:val="003E1AE8"/>
    <w:rsid w:val="0040598C"/>
    <w:rsid w:val="00412815"/>
    <w:rsid w:val="00423334"/>
    <w:rsid w:val="00425FFC"/>
    <w:rsid w:val="004345EC"/>
    <w:rsid w:val="00442976"/>
    <w:rsid w:val="00457A42"/>
    <w:rsid w:val="00465515"/>
    <w:rsid w:val="004666C3"/>
    <w:rsid w:val="0047152A"/>
    <w:rsid w:val="00475D38"/>
    <w:rsid w:val="0049751D"/>
    <w:rsid w:val="004C30AC"/>
    <w:rsid w:val="004C3FA0"/>
    <w:rsid w:val="004D3578"/>
    <w:rsid w:val="004E213A"/>
    <w:rsid w:val="004E78CA"/>
    <w:rsid w:val="004F0988"/>
    <w:rsid w:val="004F3340"/>
    <w:rsid w:val="004F6571"/>
    <w:rsid w:val="00530507"/>
    <w:rsid w:val="0053388B"/>
    <w:rsid w:val="00535773"/>
    <w:rsid w:val="00543E6C"/>
    <w:rsid w:val="00552219"/>
    <w:rsid w:val="00563BAD"/>
    <w:rsid w:val="00565087"/>
    <w:rsid w:val="005731FC"/>
    <w:rsid w:val="00574DFF"/>
    <w:rsid w:val="00597B11"/>
    <w:rsid w:val="005D2E01"/>
    <w:rsid w:val="005D7526"/>
    <w:rsid w:val="005E4BB2"/>
    <w:rsid w:val="005F788A"/>
    <w:rsid w:val="00602AEA"/>
    <w:rsid w:val="00614FDF"/>
    <w:rsid w:val="00634285"/>
    <w:rsid w:val="0063543D"/>
    <w:rsid w:val="00647114"/>
    <w:rsid w:val="006572B9"/>
    <w:rsid w:val="006625AF"/>
    <w:rsid w:val="00670CF4"/>
    <w:rsid w:val="006757BD"/>
    <w:rsid w:val="00683E8B"/>
    <w:rsid w:val="00687040"/>
    <w:rsid w:val="006912E9"/>
    <w:rsid w:val="00695633"/>
    <w:rsid w:val="006A323F"/>
    <w:rsid w:val="006B30D0"/>
    <w:rsid w:val="006B4AD4"/>
    <w:rsid w:val="006B5106"/>
    <w:rsid w:val="006B7A5C"/>
    <w:rsid w:val="006C3D95"/>
    <w:rsid w:val="006E09DD"/>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2C1C"/>
    <w:rsid w:val="007B600E"/>
    <w:rsid w:val="007E55DA"/>
    <w:rsid w:val="007F0F4A"/>
    <w:rsid w:val="007F3163"/>
    <w:rsid w:val="007F7DEF"/>
    <w:rsid w:val="008028A4"/>
    <w:rsid w:val="008177E7"/>
    <w:rsid w:val="00830747"/>
    <w:rsid w:val="00830904"/>
    <w:rsid w:val="0084798E"/>
    <w:rsid w:val="008659EA"/>
    <w:rsid w:val="00870506"/>
    <w:rsid w:val="00875AE8"/>
    <w:rsid w:val="008768CA"/>
    <w:rsid w:val="008C384C"/>
    <w:rsid w:val="008C7B64"/>
    <w:rsid w:val="008E1BFE"/>
    <w:rsid w:val="008E2D68"/>
    <w:rsid w:val="008E6756"/>
    <w:rsid w:val="008E76E4"/>
    <w:rsid w:val="0090021E"/>
    <w:rsid w:val="0090271F"/>
    <w:rsid w:val="00902E23"/>
    <w:rsid w:val="009114D7"/>
    <w:rsid w:val="0091348E"/>
    <w:rsid w:val="00917CCB"/>
    <w:rsid w:val="0092796A"/>
    <w:rsid w:val="00933FB0"/>
    <w:rsid w:val="00935C52"/>
    <w:rsid w:val="00941765"/>
    <w:rsid w:val="00942EC2"/>
    <w:rsid w:val="0094316C"/>
    <w:rsid w:val="009432FC"/>
    <w:rsid w:val="00961316"/>
    <w:rsid w:val="00967F60"/>
    <w:rsid w:val="00975DAE"/>
    <w:rsid w:val="009802E2"/>
    <w:rsid w:val="009867A5"/>
    <w:rsid w:val="009A2F7D"/>
    <w:rsid w:val="009B5DF6"/>
    <w:rsid w:val="009F37B7"/>
    <w:rsid w:val="009F74D3"/>
    <w:rsid w:val="00A10F02"/>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6"/>
    <w:rsid w:val="00AD45A1"/>
    <w:rsid w:val="00AE5FB0"/>
    <w:rsid w:val="00AE6164"/>
    <w:rsid w:val="00AE65E2"/>
    <w:rsid w:val="00AF1460"/>
    <w:rsid w:val="00AF3CB8"/>
    <w:rsid w:val="00B15449"/>
    <w:rsid w:val="00B21E34"/>
    <w:rsid w:val="00B235DC"/>
    <w:rsid w:val="00B32E97"/>
    <w:rsid w:val="00B712F0"/>
    <w:rsid w:val="00B72265"/>
    <w:rsid w:val="00B75AF1"/>
    <w:rsid w:val="00B93086"/>
    <w:rsid w:val="00BA19ED"/>
    <w:rsid w:val="00BA4B8D"/>
    <w:rsid w:val="00BC0F7D"/>
    <w:rsid w:val="00BC1DC1"/>
    <w:rsid w:val="00BC5DFC"/>
    <w:rsid w:val="00BC7211"/>
    <w:rsid w:val="00BD7D31"/>
    <w:rsid w:val="00BE2B18"/>
    <w:rsid w:val="00BE3255"/>
    <w:rsid w:val="00BF128E"/>
    <w:rsid w:val="00C0294D"/>
    <w:rsid w:val="00C074DD"/>
    <w:rsid w:val="00C1496A"/>
    <w:rsid w:val="00C15359"/>
    <w:rsid w:val="00C233C3"/>
    <w:rsid w:val="00C30D27"/>
    <w:rsid w:val="00C33079"/>
    <w:rsid w:val="00C43E0B"/>
    <w:rsid w:val="00C45231"/>
    <w:rsid w:val="00C551FF"/>
    <w:rsid w:val="00C62099"/>
    <w:rsid w:val="00C71AD5"/>
    <w:rsid w:val="00C72833"/>
    <w:rsid w:val="00C80F1D"/>
    <w:rsid w:val="00C91962"/>
    <w:rsid w:val="00C93F40"/>
    <w:rsid w:val="00CA3D0C"/>
    <w:rsid w:val="00CD1DFB"/>
    <w:rsid w:val="00CD3C67"/>
    <w:rsid w:val="00CD67EB"/>
    <w:rsid w:val="00CE6244"/>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B71C9"/>
    <w:rsid w:val="00DC309B"/>
    <w:rsid w:val="00DC4DA2"/>
    <w:rsid w:val="00DD0D08"/>
    <w:rsid w:val="00DD4C17"/>
    <w:rsid w:val="00DD74A5"/>
    <w:rsid w:val="00DF2B1F"/>
    <w:rsid w:val="00DF62CD"/>
    <w:rsid w:val="00E16509"/>
    <w:rsid w:val="00E44582"/>
    <w:rsid w:val="00E4618E"/>
    <w:rsid w:val="00E65D33"/>
    <w:rsid w:val="00E77645"/>
    <w:rsid w:val="00EA15B0"/>
    <w:rsid w:val="00EA5EA7"/>
    <w:rsid w:val="00EA66BD"/>
    <w:rsid w:val="00EB5975"/>
    <w:rsid w:val="00EC2303"/>
    <w:rsid w:val="00EC4A25"/>
    <w:rsid w:val="00EF608C"/>
    <w:rsid w:val="00F025A2"/>
    <w:rsid w:val="00F04712"/>
    <w:rsid w:val="00F07C8F"/>
    <w:rsid w:val="00F13360"/>
    <w:rsid w:val="00F22EC7"/>
    <w:rsid w:val="00F24F0C"/>
    <w:rsid w:val="00F325C8"/>
    <w:rsid w:val="00F34834"/>
    <w:rsid w:val="00F4757E"/>
    <w:rsid w:val="00F653B8"/>
    <w:rsid w:val="00F8073F"/>
    <w:rsid w:val="00F832ED"/>
    <w:rsid w:val="00F9008D"/>
    <w:rsid w:val="00F92CC9"/>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7</Pages>
  <Words>25450</Words>
  <Characters>145068</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149</cp:revision>
  <cp:lastPrinted>2019-02-25T14:05:00Z</cp:lastPrinted>
  <dcterms:created xsi:type="dcterms:W3CDTF">2022-04-01T11:01:00Z</dcterms:created>
  <dcterms:modified xsi:type="dcterms:W3CDTF">2023-06-03T01:19:00Z</dcterms:modified>
</cp:coreProperties>
</file>